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3D098" w14:textId="77777777" w:rsidR="004D4D8C" w:rsidRPr="004D4D8C" w:rsidRDefault="004D4D8C" w:rsidP="004D4D8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4D4D8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C162C1C" w14:textId="77777777" w:rsidR="004D4D8C" w:rsidRPr="004D4D8C" w:rsidRDefault="004D4D8C" w:rsidP="004D4D8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4D8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9A726A7" w14:textId="77777777" w:rsidR="004D4D8C" w:rsidRPr="004D4D8C" w:rsidRDefault="004D4D8C" w:rsidP="004D4D8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4D8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C82D7DF" w14:textId="77777777" w:rsidR="004D4D8C" w:rsidRPr="004D4D8C" w:rsidRDefault="004D4D8C" w:rsidP="004D4D8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D4D8C">
        <w:rPr>
          <w:rFonts w:ascii="Corbel" w:hAnsi="Corbel"/>
          <w:i/>
          <w:sz w:val="20"/>
          <w:szCs w:val="20"/>
          <w:lang w:eastAsia="ar-SA"/>
        </w:rPr>
        <w:t>(skrajne daty</w:t>
      </w:r>
      <w:r w:rsidRPr="004D4D8C">
        <w:rPr>
          <w:rFonts w:ascii="Corbel" w:hAnsi="Corbel"/>
          <w:sz w:val="20"/>
          <w:szCs w:val="20"/>
          <w:lang w:eastAsia="ar-SA"/>
        </w:rPr>
        <w:t>)</w:t>
      </w:r>
    </w:p>
    <w:p w14:paraId="75098DF4" w14:textId="77777777" w:rsidR="004D4D8C" w:rsidRPr="004D4D8C" w:rsidRDefault="004D4D8C" w:rsidP="004D4D8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D4D8C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BFC1714" w14:textId="77777777" w:rsidR="004D4D8C" w:rsidRDefault="004D4D8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8DF32E" w14:textId="0A97C8B9" w:rsidR="0085747A" w:rsidRPr="00014CD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4CDD">
        <w:rPr>
          <w:rFonts w:ascii="Corbel" w:hAnsi="Corbel"/>
          <w:szCs w:val="24"/>
        </w:rPr>
        <w:t xml:space="preserve">1. </w:t>
      </w:r>
      <w:r w:rsidR="0085747A" w:rsidRPr="00014CDD">
        <w:rPr>
          <w:rFonts w:ascii="Corbel" w:hAnsi="Corbel"/>
          <w:szCs w:val="24"/>
        </w:rPr>
        <w:t xml:space="preserve">Podstawowe </w:t>
      </w:r>
      <w:r w:rsidR="00445970" w:rsidRPr="00014CD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4CDD" w:rsidRPr="00014CDD" w14:paraId="1C13DFF5" w14:textId="77777777" w:rsidTr="0012C9AD">
        <w:tc>
          <w:tcPr>
            <w:tcW w:w="2694" w:type="dxa"/>
            <w:vAlign w:val="center"/>
          </w:tcPr>
          <w:p w14:paraId="48B6E1A9" w14:textId="77777777" w:rsidR="0085747A" w:rsidRPr="00014CD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FBE1D8" w14:textId="746C09FA" w:rsidR="0085747A" w:rsidRPr="00014CDD" w:rsidRDefault="00363F8E" w:rsidP="0012C9AD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0012C9AD">
              <w:rPr>
                <w:rFonts w:cs="Calibri"/>
                <w:b/>
                <w:bCs/>
              </w:rPr>
              <w:t>Kontrola i nadzór nad gospodarką komunalną</w:t>
            </w:r>
          </w:p>
        </w:tc>
      </w:tr>
      <w:tr w:rsidR="00014CDD" w:rsidRPr="00014CDD" w14:paraId="325E745B" w14:textId="77777777" w:rsidTr="0012C9AD">
        <w:tc>
          <w:tcPr>
            <w:tcW w:w="2694" w:type="dxa"/>
            <w:vAlign w:val="center"/>
          </w:tcPr>
          <w:p w14:paraId="41836E3B" w14:textId="77777777" w:rsidR="0085747A" w:rsidRPr="00014CD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14CD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28980F" w14:textId="5D2BBC6D" w:rsidR="0085747A" w:rsidRPr="00014CDD" w:rsidRDefault="00A35A26" w:rsidP="00A35A26">
            <w:pPr>
              <w:spacing w:after="0" w:line="240" w:lineRule="auto"/>
              <w:rPr>
                <w:rFonts w:cs="Calibri"/>
                <w:lang w:eastAsia="pl-PL"/>
              </w:rPr>
            </w:pPr>
            <w:r w:rsidRPr="00014CDD">
              <w:rPr>
                <w:rFonts w:cs="Calibri"/>
              </w:rPr>
              <w:t>A2SO4</w:t>
            </w:r>
            <w:r w:rsidR="00363F8E" w:rsidRPr="00014CDD">
              <w:rPr>
                <w:rFonts w:cs="Calibri"/>
              </w:rPr>
              <w:t>8</w:t>
            </w:r>
          </w:p>
        </w:tc>
      </w:tr>
      <w:tr w:rsidR="00014CDD" w:rsidRPr="00014CDD" w14:paraId="01074105" w14:textId="77777777" w:rsidTr="0012C9AD">
        <w:tc>
          <w:tcPr>
            <w:tcW w:w="2694" w:type="dxa"/>
            <w:vAlign w:val="center"/>
          </w:tcPr>
          <w:p w14:paraId="6CA29907" w14:textId="77777777" w:rsidR="00A35A26" w:rsidRPr="00014CDD" w:rsidRDefault="00A35A26" w:rsidP="00A35A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4D596CF" w14:textId="5A1D077F" w:rsidR="00A35A26" w:rsidRPr="00014CDD" w:rsidRDefault="00A35A26" w:rsidP="0012C9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FB3085"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 </w:t>
            </w:r>
          </w:p>
        </w:tc>
      </w:tr>
      <w:tr w:rsidR="00014CDD" w:rsidRPr="00014CDD" w14:paraId="71C2BC76" w14:textId="77777777" w:rsidTr="0012C9AD">
        <w:tc>
          <w:tcPr>
            <w:tcW w:w="2694" w:type="dxa"/>
            <w:vAlign w:val="center"/>
          </w:tcPr>
          <w:p w14:paraId="0E560AAD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E4489F" w14:textId="1387C869" w:rsidR="00A35A26" w:rsidRPr="00014CDD" w:rsidRDefault="3F1646FF" w:rsidP="0012C9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31779F"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Z</w:t>
            </w:r>
            <w:r w:rsidR="00A93FB7"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akład Prawa Administracyjnego i Postępowania Administracyjnego</w:t>
            </w:r>
          </w:p>
        </w:tc>
      </w:tr>
      <w:tr w:rsidR="00014CDD" w:rsidRPr="00014CDD" w14:paraId="794AEB62" w14:textId="77777777" w:rsidTr="0012C9AD">
        <w:tc>
          <w:tcPr>
            <w:tcW w:w="2694" w:type="dxa"/>
            <w:vAlign w:val="center"/>
          </w:tcPr>
          <w:p w14:paraId="56C4E201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1F2E95" w14:textId="760B061F" w:rsidR="00A35A26" w:rsidRPr="00014CDD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="00194879"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="00014CDD" w:rsidRPr="00014CDD" w14:paraId="02AB5364" w14:textId="77777777" w:rsidTr="0012C9AD">
        <w:tc>
          <w:tcPr>
            <w:tcW w:w="2694" w:type="dxa"/>
            <w:vAlign w:val="center"/>
          </w:tcPr>
          <w:p w14:paraId="4A3505F6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3295D7" w14:textId="32F3FBB3" w:rsidR="00A35A26" w:rsidRPr="00014CDD" w:rsidRDefault="00194879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014CDD" w:rsidRPr="00014CDD" w14:paraId="0CDC0920" w14:textId="77777777" w:rsidTr="0012C9AD">
        <w:tc>
          <w:tcPr>
            <w:tcW w:w="2694" w:type="dxa"/>
            <w:vAlign w:val="center"/>
          </w:tcPr>
          <w:p w14:paraId="01AAE798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83518B" w14:textId="11401DFB" w:rsidR="00A35A26" w:rsidRPr="00014CDD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14CDD" w:rsidRPr="00014CDD" w14:paraId="18F674BF" w14:textId="77777777" w:rsidTr="0012C9AD">
        <w:tc>
          <w:tcPr>
            <w:tcW w:w="2694" w:type="dxa"/>
            <w:vAlign w:val="center"/>
          </w:tcPr>
          <w:p w14:paraId="7056D55A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43C557" w14:textId="66467692" w:rsidR="00A35A26" w:rsidRPr="00014CDD" w:rsidRDefault="00341FDE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35A26"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14CDD" w:rsidRPr="00014CDD" w14:paraId="3D1DD2A3" w14:textId="77777777" w:rsidTr="0012C9AD">
        <w:tc>
          <w:tcPr>
            <w:tcW w:w="2694" w:type="dxa"/>
            <w:vAlign w:val="center"/>
          </w:tcPr>
          <w:p w14:paraId="41E98A92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75CBF2" w14:textId="250B26AF" w:rsidR="00A35A26" w:rsidRPr="00014CDD" w:rsidRDefault="00A35A26" w:rsidP="0012C9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="00014CDD" w:rsidRPr="00014CDD" w14:paraId="1E0E0800" w14:textId="77777777" w:rsidTr="0012C9AD">
        <w:tc>
          <w:tcPr>
            <w:tcW w:w="2694" w:type="dxa"/>
            <w:vAlign w:val="center"/>
          </w:tcPr>
          <w:p w14:paraId="3C269B3F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1E862C" w14:textId="0039B377" w:rsidR="00A35A26" w:rsidRPr="00014CDD" w:rsidRDefault="307BFEDC" w:rsidP="0012C9AD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012C9AD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014CDD" w:rsidRPr="00014CDD" w14:paraId="7B6E123D" w14:textId="77777777" w:rsidTr="0012C9AD">
        <w:tc>
          <w:tcPr>
            <w:tcW w:w="2694" w:type="dxa"/>
            <w:vAlign w:val="center"/>
          </w:tcPr>
          <w:p w14:paraId="1B559C74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5FC750" w14:textId="7AECC9B0" w:rsidR="00A35A26" w:rsidRPr="00014CDD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14CDD" w:rsidRPr="00014CDD" w14:paraId="5DEAC29A" w14:textId="77777777" w:rsidTr="0012C9AD">
        <w:tc>
          <w:tcPr>
            <w:tcW w:w="2694" w:type="dxa"/>
            <w:vAlign w:val="center"/>
          </w:tcPr>
          <w:p w14:paraId="48BEA79E" w14:textId="77777777" w:rsidR="00A35A26" w:rsidRPr="00014CDD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31432C" w14:textId="5343C50F" w:rsidR="00A35A26" w:rsidRPr="00014CDD" w:rsidRDefault="00B01CB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Ewa </w:t>
            </w:r>
            <w:proofErr w:type="spellStart"/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  <w:tr w:rsidR="00014CDD" w:rsidRPr="00014CDD" w14:paraId="70D2FEE4" w14:textId="77777777" w:rsidTr="0012C9AD">
        <w:tc>
          <w:tcPr>
            <w:tcW w:w="2694" w:type="dxa"/>
            <w:vAlign w:val="center"/>
          </w:tcPr>
          <w:p w14:paraId="12388310" w14:textId="77777777" w:rsidR="00B01CB6" w:rsidRPr="00014CDD" w:rsidRDefault="00B01CB6" w:rsidP="00B01C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08AC9F" w14:textId="518DD247" w:rsidR="00B01CB6" w:rsidRPr="00014CDD" w:rsidRDefault="00B01CB6" w:rsidP="00B01C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Ewa </w:t>
            </w:r>
            <w:proofErr w:type="spellStart"/>
            <w:r w:rsidR="00A546CC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14:paraId="69895455" w14:textId="257C44F8" w:rsidR="0085747A" w:rsidRPr="00014CD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* </w:t>
      </w:r>
      <w:r w:rsidRPr="00014CDD">
        <w:rPr>
          <w:rFonts w:ascii="Corbel" w:hAnsi="Corbel"/>
          <w:i/>
          <w:sz w:val="24"/>
          <w:szCs w:val="24"/>
        </w:rPr>
        <w:t>-</w:t>
      </w:r>
      <w:r w:rsidR="00B90885" w:rsidRPr="00014CD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4CDD">
        <w:rPr>
          <w:rFonts w:ascii="Corbel" w:hAnsi="Corbel"/>
          <w:b w:val="0"/>
          <w:sz w:val="24"/>
          <w:szCs w:val="24"/>
        </w:rPr>
        <w:t>e,</w:t>
      </w:r>
      <w:r w:rsidRPr="00014CDD">
        <w:rPr>
          <w:rFonts w:ascii="Corbel" w:hAnsi="Corbel"/>
          <w:i/>
          <w:sz w:val="24"/>
          <w:szCs w:val="24"/>
        </w:rPr>
        <w:t xml:space="preserve"> </w:t>
      </w:r>
      <w:r w:rsidRPr="00014CD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4CDD">
        <w:rPr>
          <w:rFonts w:ascii="Corbel" w:hAnsi="Corbel"/>
          <w:b w:val="0"/>
          <w:i/>
          <w:sz w:val="24"/>
          <w:szCs w:val="24"/>
        </w:rPr>
        <w:t>w Jednostce</w:t>
      </w:r>
    </w:p>
    <w:p w14:paraId="2CD0C808" w14:textId="77777777" w:rsidR="0085747A" w:rsidRPr="00014CD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>1.</w:t>
      </w:r>
      <w:r w:rsidR="00E22FBC" w:rsidRPr="00014CDD">
        <w:rPr>
          <w:rFonts w:ascii="Corbel" w:hAnsi="Corbel"/>
          <w:sz w:val="24"/>
          <w:szCs w:val="24"/>
        </w:rPr>
        <w:t>1</w:t>
      </w:r>
      <w:r w:rsidRPr="00014CD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96B318" w14:textId="77777777" w:rsidR="00923D7D" w:rsidRPr="00014CD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="00014CDD" w:rsidRPr="00014CDD" w14:paraId="6BF2F783" w14:textId="77777777" w:rsidTr="0D596E7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7E8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Semestr</w:t>
            </w:r>
          </w:p>
          <w:p w14:paraId="0B0D603F" w14:textId="77777777" w:rsidR="00015B8F" w:rsidRPr="00014CD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(</w:t>
            </w:r>
            <w:r w:rsidR="00363F78" w:rsidRPr="00014CD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16DF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4CDD">
              <w:rPr>
                <w:rFonts w:ascii="Corbel" w:hAnsi="Corbel"/>
                <w:szCs w:val="24"/>
              </w:rPr>
              <w:t>Wykł</w:t>
            </w:r>
            <w:proofErr w:type="spellEnd"/>
            <w:r w:rsidRPr="00014CD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3583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DE4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4CDD">
              <w:rPr>
                <w:rFonts w:ascii="Corbel" w:hAnsi="Corbel"/>
                <w:szCs w:val="24"/>
              </w:rPr>
              <w:t>Konw</w:t>
            </w:r>
            <w:proofErr w:type="spellEnd"/>
            <w:r w:rsidRPr="00014CD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5B81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5C4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4CDD">
              <w:rPr>
                <w:rFonts w:ascii="Corbel" w:hAnsi="Corbel"/>
                <w:szCs w:val="24"/>
              </w:rPr>
              <w:t>Sem</w:t>
            </w:r>
            <w:proofErr w:type="spellEnd"/>
            <w:r w:rsidRPr="00014CD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D8FF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B7B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4CDD">
              <w:rPr>
                <w:rFonts w:ascii="Corbel" w:hAnsi="Corbel"/>
                <w:szCs w:val="24"/>
              </w:rPr>
              <w:t>Prakt</w:t>
            </w:r>
            <w:proofErr w:type="spellEnd"/>
            <w:r w:rsidRPr="00014CD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140C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4CD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B2FB" w14:textId="77777777" w:rsidR="00015B8F" w:rsidRPr="00014CD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4CDD">
              <w:rPr>
                <w:rFonts w:ascii="Corbel" w:hAnsi="Corbel"/>
                <w:b/>
                <w:szCs w:val="24"/>
              </w:rPr>
              <w:t>Liczba pkt</w:t>
            </w:r>
            <w:r w:rsidR="00B90885" w:rsidRPr="00014CDD">
              <w:rPr>
                <w:rFonts w:ascii="Corbel" w:hAnsi="Corbel"/>
                <w:b/>
                <w:szCs w:val="24"/>
              </w:rPr>
              <w:t>.</w:t>
            </w:r>
            <w:r w:rsidRPr="00014CD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4CDD" w:rsidRPr="00014CDD" w14:paraId="55B13173" w14:textId="77777777" w:rsidTr="0D596E7F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C7F" w14:textId="2084F4AA" w:rsidR="00015B8F" w:rsidRPr="00014CDD" w:rsidRDefault="00B01C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C129" w14:textId="5F641664" w:rsidR="00015B8F" w:rsidRPr="00014CDD" w:rsidRDefault="001948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063" w14:textId="7C2BF225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C2C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565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C43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580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D33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53B" w14:textId="77777777" w:rsidR="00015B8F" w:rsidRPr="00014CD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AE4" w14:textId="7262FA34" w:rsidR="00015B8F" w:rsidRPr="00014CDD" w:rsidRDefault="75FAA5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83104C1" w14:textId="77777777" w:rsidR="00923D7D" w:rsidRPr="00014CD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3DA327" w14:textId="77777777" w:rsidR="0085747A" w:rsidRPr="00014CD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>1.</w:t>
      </w:r>
      <w:r w:rsidR="00E22FBC" w:rsidRPr="00014CDD">
        <w:rPr>
          <w:rFonts w:ascii="Corbel" w:hAnsi="Corbel"/>
          <w:smallCaps w:val="0"/>
          <w:szCs w:val="24"/>
        </w:rPr>
        <w:t>2</w:t>
      </w:r>
      <w:r w:rsidR="00F83B28" w:rsidRPr="00014CDD">
        <w:rPr>
          <w:rFonts w:ascii="Corbel" w:hAnsi="Corbel"/>
          <w:smallCaps w:val="0"/>
          <w:szCs w:val="24"/>
        </w:rPr>
        <w:t>.</w:t>
      </w:r>
      <w:r w:rsidR="00F83B28" w:rsidRPr="00014CDD">
        <w:rPr>
          <w:rFonts w:ascii="Corbel" w:hAnsi="Corbel"/>
          <w:smallCaps w:val="0"/>
          <w:szCs w:val="24"/>
        </w:rPr>
        <w:tab/>
      </w:r>
      <w:r w:rsidRPr="00014CDD">
        <w:rPr>
          <w:rFonts w:ascii="Corbel" w:hAnsi="Corbel"/>
          <w:smallCaps w:val="0"/>
          <w:szCs w:val="24"/>
        </w:rPr>
        <w:t xml:space="preserve">Sposób realizacji zajęć  </w:t>
      </w:r>
    </w:p>
    <w:p w14:paraId="2EA8F885" w14:textId="0979F4D4" w:rsidR="0085747A" w:rsidRPr="00014CDD" w:rsidRDefault="30E96202" w:rsidP="0D596E7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D596E7F">
        <w:rPr>
          <w:rFonts w:ascii="Wingdings" w:eastAsia="Wingdings" w:hAnsi="Wingdings" w:cs="Wingdings"/>
          <w:b w:val="0"/>
        </w:rPr>
        <w:t></w:t>
      </w:r>
      <w:r w:rsidR="2795F8FA" w:rsidRPr="0D596E7F">
        <w:rPr>
          <w:rFonts w:ascii="Wingdings" w:eastAsia="Wingdings" w:hAnsi="Wingdings" w:cs="Wingdings"/>
          <w:b w:val="0"/>
        </w:rPr>
        <w:t></w:t>
      </w:r>
      <w:r w:rsidR="0085747A" w:rsidRPr="0D596E7F">
        <w:rPr>
          <w:rFonts w:ascii="Corbel" w:hAnsi="Corbel"/>
          <w:b w:val="0"/>
          <w:smallCaps w:val="0"/>
        </w:rPr>
        <w:t xml:space="preserve">zajęcia w formie tradycyjnej </w:t>
      </w:r>
    </w:p>
    <w:p w14:paraId="2352C8A1" w14:textId="2E036FB9" w:rsidR="0085747A" w:rsidRPr="00014CDD" w:rsidRDefault="00194879" w:rsidP="0012C9A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12C9AD">
        <w:rPr>
          <w:rFonts w:ascii="Wingdings" w:eastAsia="Wingdings" w:hAnsi="Wingdings" w:cs="Wingdings"/>
          <w:b w:val="0"/>
        </w:rPr>
        <w:t></w:t>
      </w:r>
      <w:r w:rsidR="0085747A" w:rsidRPr="0012C9AD">
        <w:rPr>
          <w:rFonts w:ascii="Corbel" w:hAnsi="Corbel"/>
          <w:b w:val="0"/>
          <w:smallCaps w:val="0"/>
        </w:rPr>
        <w:t xml:space="preserve"> </w:t>
      </w:r>
      <w:r w:rsidR="30E96202" w:rsidRPr="0012C9AD">
        <w:rPr>
          <w:rFonts w:ascii="Corbel" w:hAnsi="Corbel"/>
          <w:b w:val="0"/>
          <w:smallCaps w:val="0"/>
        </w:rPr>
        <w:t xml:space="preserve"> </w:t>
      </w:r>
      <w:r w:rsidR="0085747A" w:rsidRPr="0012C9AD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39E798D0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DE329E" w14:textId="206CA1D9" w:rsidR="00E22FBC" w:rsidRPr="00014CDD" w:rsidRDefault="00E22FBC" w:rsidP="0D596E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D596E7F">
        <w:rPr>
          <w:rFonts w:ascii="Corbel" w:hAnsi="Corbel"/>
          <w:smallCaps w:val="0"/>
        </w:rPr>
        <w:t xml:space="preserve">1.3 </w:t>
      </w:r>
      <w:r>
        <w:tab/>
      </w:r>
      <w:r w:rsidRPr="0D596E7F">
        <w:rPr>
          <w:rFonts w:ascii="Corbel" w:hAnsi="Corbel"/>
          <w:smallCaps w:val="0"/>
        </w:rPr>
        <w:t>For</w:t>
      </w:r>
      <w:r w:rsidR="00445970" w:rsidRPr="0D596E7F">
        <w:rPr>
          <w:rFonts w:ascii="Corbel" w:hAnsi="Corbel"/>
          <w:smallCaps w:val="0"/>
        </w:rPr>
        <w:t xml:space="preserve">ma zaliczenia przedmiotu </w:t>
      </w:r>
      <w:r w:rsidRPr="0D596E7F">
        <w:rPr>
          <w:rFonts w:ascii="Corbel" w:hAnsi="Corbel"/>
          <w:smallCaps w:val="0"/>
        </w:rPr>
        <w:t xml:space="preserve">(z toku) </w:t>
      </w:r>
      <w:r w:rsidRPr="0D596E7F">
        <w:rPr>
          <w:rFonts w:ascii="Corbel" w:hAnsi="Corbel"/>
          <w:b w:val="0"/>
          <w:smallCaps w:val="0"/>
        </w:rPr>
        <w:t>(egzamin, zaliczenie z oceną, zaliczenie bez oceny)</w:t>
      </w:r>
    </w:p>
    <w:p w14:paraId="1EB21697" w14:textId="77777777" w:rsidR="00DB2FDB" w:rsidRPr="00014CDD" w:rsidRDefault="00DB2FDB" w:rsidP="00DB2FDB">
      <w:pPr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06660920" w14:textId="6C37407E" w:rsidR="00DB2FDB" w:rsidRPr="00014CDD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12C9AD">
        <w:rPr>
          <w:rFonts w:ascii="Corbel" w:eastAsia="Cambria" w:hAnsi="Corbel"/>
          <w:b/>
          <w:bCs/>
          <w:sz w:val="24"/>
          <w:szCs w:val="24"/>
        </w:rPr>
        <w:t>W przypadku wykładu</w:t>
      </w:r>
      <w:r w:rsidRPr="0012C9AD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5B487CB6" w14:textId="77777777" w:rsidR="009C54AE" w:rsidRPr="00014CD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74C96A" w14:textId="77777777" w:rsidR="00E960BB" w:rsidRPr="00014CD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C9AD">
        <w:rPr>
          <w:rFonts w:ascii="Corbel" w:hAnsi="Corbel"/>
        </w:rPr>
        <w:t xml:space="preserve">2.Wymagania wstępne </w:t>
      </w:r>
    </w:p>
    <w:p w14:paraId="4A350B87" w14:textId="1FD1A7BD" w:rsidR="0012C9AD" w:rsidRDefault="0012C9AD" w:rsidP="0012C9A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4CDD" w14:paraId="7641A10F" w14:textId="77777777" w:rsidTr="00745302">
        <w:tc>
          <w:tcPr>
            <w:tcW w:w="9670" w:type="dxa"/>
          </w:tcPr>
          <w:p w14:paraId="3DAECED5" w14:textId="0EFA98A3" w:rsidR="0085747A" w:rsidRPr="00014CDD" w:rsidRDefault="00DB2F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="00F9427A" w:rsidRPr="00014CDD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</w:t>
            </w:r>
          </w:p>
        </w:tc>
      </w:tr>
    </w:tbl>
    <w:p w14:paraId="4ECCBAED" w14:textId="77777777" w:rsidR="00153C41" w:rsidRPr="00014CD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8C9209" w14:textId="39D2B7CE" w:rsidR="0D596E7F" w:rsidRDefault="0D596E7F">
      <w:bookmarkStart w:id="1" w:name="_GoBack"/>
      <w:bookmarkEnd w:id="1"/>
      <w:r>
        <w:br w:type="page"/>
      </w:r>
    </w:p>
    <w:p w14:paraId="1F2C0751" w14:textId="53F38B50" w:rsidR="0085747A" w:rsidRPr="00014CDD" w:rsidRDefault="0071620A" w:rsidP="0D596E7F">
      <w:pPr>
        <w:pStyle w:val="Punktygwne"/>
        <w:spacing w:before="0" w:after="0"/>
        <w:rPr>
          <w:rFonts w:ascii="Corbel" w:hAnsi="Corbel"/>
        </w:rPr>
      </w:pPr>
      <w:r w:rsidRPr="0D596E7F">
        <w:rPr>
          <w:rFonts w:ascii="Corbel" w:hAnsi="Corbel"/>
        </w:rPr>
        <w:lastRenderedPageBreak/>
        <w:t>3.</w:t>
      </w:r>
      <w:r w:rsidR="0085747A" w:rsidRPr="0D596E7F">
        <w:rPr>
          <w:rFonts w:ascii="Corbel" w:hAnsi="Corbel"/>
        </w:rPr>
        <w:t xml:space="preserve"> </w:t>
      </w:r>
      <w:r w:rsidR="00A84C85" w:rsidRPr="0D596E7F">
        <w:rPr>
          <w:rFonts w:ascii="Corbel" w:hAnsi="Corbel"/>
        </w:rPr>
        <w:t>cele, efekty uczenia się</w:t>
      </w:r>
      <w:r w:rsidR="0085747A" w:rsidRPr="0D596E7F">
        <w:rPr>
          <w:rFonts w:ascii="Corbel" w:hAnsi="Corbel"/>
        </w:rPr>
        <w:t>, treści Programowe i stosowane metody Dydaktyczne</w:t>
      </w:r>
    </w:p>
    <w:p w14:paraId="77217382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592E32" w14:textId="77777777" w:rsidR="0085747A" w:rsidRPr="00014CD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3.1 </w:t>
      </w:r>
      <w:r w:rsidR="00C05F44" w:rsidRPr="00014CDD">
        <w:rPr>
          <w:rFonts w:ascii="Corbel" w:hAnsi="Corbel"/>
          <w:sz w:val="24"/>
          <w:szCs w:val="24"/>
        </w:rPr>
        <w:t>Cele przedmiotu</w:t>
      </w:r>
    </w:p>
    <w:p w14:paraId="4D4E2AA0" w14:textId="77777777" w:rsidR="00F83B28" w:rsidRPr="00014CD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14CDD" w14:paraId="5656F713" w14:textId="77777777" w:rsidTr="00DF2A59">
        <w:tc>
          <w:tcPr>
            <w:tcW w:w="843" w:type="dxa"/>
            <w:vAlign w:val="center"/>
          </w:tcPr>
          <w:p w14:paraId="4AC61CA2" w14:textId="77777777" w:rsidR="0085747A" w:rsidRPr="00014CD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D454AE5" w14:textId="5692899A" w:rsidR="0085747A" w:rsidRPr="00014CDD" w:rsidRDefault="00363F8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DD">
              <w:rPr>
                <w:rFonts w:ascii="Corbel" w:hAnsi="Corbel"/>
                <w:b w:val="0"/>
                <w:sz w:val="24"/>
                <w:szCs w:val="24"/>
              </w:rPr>
              <w:t>Głównym celem przedmiotu jest zapoznanie Studentów z zasadami oraz formami prowadzenia gospodarki komunalnej przez jednostki samorządu terytorialnego, w celu zaspokojenia zbiorowych potrzeb wspólnoty samorządowej.</w:t>
            </w:r>
          </w:p>
        </w:tc>
      </w:tr>
    </w:tbl>
    <w:p w14:paraId="2F2BAC77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841D95" w14:textId="77777777" w:rsidR="001D7B54" w:rsidRPr="00014CD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 xml:space="preserve">3.2 </w:t>
      </w:r>
      <w:r w:rsidR="001D7B54" w:rsidRPr="00014CDD">
        <w:rPr>
          <w:rFonts w:ascii="Corbel" w:hAnsi="Corbel"/>
          <w:b/>
          <w:sz w:val="24"/>
          <w:szCs w:val="24"/>
        </w:rPr>
        <w:t xml:space="preserve">Efekty </w:t>
      </w:r>
      <w:r w:rsidR="00C05F44" w:rsidRPr="00014CD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4CDD">
        <w:rPr>
          <w:rFonts w:ascii="Corbel" w:hAnsi="Corbel"/>
          <w:b/>
          <w:sz w:val="24"/>
          <w:szCs w:val="24"/>
        </w:rPr>
        <w:t>dla przedmiotu</w:t>
      </w:r>
      <w:r w:rsidR="00445970" w:rsidRPr="00014CDD">
        <w:rPr>
          <w:rFonts w:ascii="Corbel" w:hAnsi="Corbel"/>
          <w:sz w:val="24"/>
          <w:szCs w:val="24"/>
        </w:rPr>
        <w:t xml:space="preserve"> </w:t>
      </w:r>
    </w:p>
    <w:p w14:paraId="1C6FBA7E" w14:textId="77777777" w:rsidR="001D7B54" w:rsidRPr="00014CD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14CDD" w:rsidRPr="00014CDD" w14:paraId="1CAE0183" w14:textId="77777777" w:rsidTr="0012C9AD">
        <w:tc>
          <w:tcPr>
            <w:tcW w:w="1681" w:type="dxa"/>
            <w:vAlign w:val="center"/>
          </w:tcPr>
          <w:p w14:paraId="055233B1" w14:textId="77777777" w:rsidR="0085747A" w:rsidRPr="00014CD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14CD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14CD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95BE74" w14:textId="77777777" w:rsidR="0085747A" w:rsidRPr="00014CD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4B847FA" w14:textId="77777777" w:rsidR="0085747A" w:rsidRPr="00014CD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14CD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4CDD" w:rsidRPr="00014CDD" w14:paraId="2FF446F8" w14:textId="77777777" w:rsidTr="0012C9AD">
        <w:tc>
          <w:tcPr>
            <w:tcW w:w="1681" w:type="dxa"/>
          </w:tcPr>
          <w:p w14:paraId="5A7CC133" w14:textId="2B914EAC" w:rsidR="006C167B" w:rsidRPr="00014CDD" w:rsidRDefault="71C8E090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14:paraId="7F0CADB8" w14:textId="086A39A1" w:rsidR="006C167B" w:rsidRPr="00014CDD" w:rsidRDefault="731E6224" w:rsidP="0012C9AD">
            <w:pPr>
              <w:pStyle w:val="TableParagraph"/>
              <w:spacing w:line="276" w:lineRule="auto"/>
              <w:ind w:right="96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 zaawansowaną wiedzę ogólną w obszarze nauk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zakresu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uporządkowaną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podbudowaną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teoretycznie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obejmującą</w:t>
            </w:r>
            <w:r w:rsidRPr="0012C9AD">
              <w:rPr>
                <w:spacing w:val="2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kluczowe</w:t>
            </w:r>
            <w:r w:rsidRPr="0012C9AD">
              <w:rPr>
                <w:spacing w:val="2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zagadnienia,</w:t>
            </w:r>
            <w:r w:rsidRPr="0012C9AD">
              <w:rPr>
                <w:spacing w:val="2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ekonomiczne, polityczne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14:paraId="3E938009" w14:textId="1B4CA1B8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="00014CDD" w:rsidRPr="00014CDD" w14:paraId="439D51A3" w14:textId="77777777" w:rsidTr="0012C9AD">
        <w:tc>
          <w:tcPr>
            <w:tcW w:w="1681" w:type="dxa"/>
          </w:tcPr>
          <w:p w14:paraId="495355FC" w14:textId="5CFD2EF0" w:rsidR="006C167B" w:rsidRPr="00014CDD" w:rsidRDefault="767D0CE7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21A7101" w:rsidRPr="0012C9AD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14:paraId="1D167FBD" w14:textId="241B4700" w:rsidR="006C167B" w:rsidRPr="00014CDD" w:rsidRDefault="731E6224" w:rsidP="0012C9AD">
            <w:pPr>
              <w:pStyle w:val="TableParagraph"/>
              <w:spacing w:line="276" w:lineRule="auto"/>
              <w:ind w:right="100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szczegółową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temat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zasad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działania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organów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publicznej (krajowych, międzynarodowych i unijnych)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9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podmiotów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administrujących,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ich</w:t>
            </w:r>
            <w:r w:rsidRPr="0012C9AD">
              <w:rPr>
                <w:spacing w:val="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genezy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ewolucji</w:t>
            </w:r>
            <w:r w:rsidRPr="0012C9AD">
              <w:rPr>
                <w:spacing w:val="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 wykonywanych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przez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14:paraId="75F5573C" w14:textId="7720884C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="00014CDD" w:rsidRPr="00014CDD" w14:paraId="3D0B4F21" w14:textId="77777777" w:rsidTr="0012C9AD">
        <w:tc>
          <w:tcPr>
            <w:tcW w:w="1681" w:type="dxa"/>
          </w:tcPr>
          <w:p w14:paraId="0551AF31" w14:textId="0FE57F0E" w:rsidR="00312A45" w:rsidRPr="00014CDD" w:rsidRDefault="173BC763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6E1D8DC" w:rsidRPr="0012C9AD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14:paraId="29BA8E2B" w14:textId="427FF83F" w:rsidR="00312A45" w:rsidRPr="00014CDD" w:rsidRDefault="7A49E7AB" w:rsidP="0012C9AD">
            <w:pPr>
              <w:pStyle w:val="TableParagraph"/>
              <w:spacing w:before="1" w:line="276" w:lineRule="auto"/>
              <w:ind w:right="101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Dysponuje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pogłębioną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relacjach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między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organami administracji publicznej oraz relacjach między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nimi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jednostką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instytucjami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społecznymi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odniesieniu do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wybranych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14:paraId="5A00EE3A" w14:textId="7E158DB8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="00014CDD" w:rsidRPr="00014CDD" w14:paraId="61691CD8" w14:textId="77777777" w:rsidTr="0012C9AD">
        <w:tc>
          <w:tcPr>
            <w:tcW w:w="1681" w:type="dxa"/>
          </w:tcPr>
          <w:p w14:paraId="0B2F0180" w14:textId="5BECE764" w:rsidR="00312A45" w:rsidRPr="00014CDD" w:rsidRDefault="173BC763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1A390395" w:rsidRPr="0012C9AD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14:paraId="2559317E" w14:textId="1E3AE4F0" w:rsidR="00312A45" w:rsidRPr="00014CDD" w:rsidRDefault="7A49E7AB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rozszerzoną</w:t>
            </w:r>
            <w:r w:rsidRPr="0012C9AD">
              <w:rPr>
                <w:spacing w:val="-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roli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człowieka,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jego</w:t>
            </w:r>
            <w:r w:rsidRPr="0012C9AD">
              <w:rPr>
                <w:spacing w:val="-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cechach</w:t>
            </w:r>
            <w:r w:rsidRPr="0012C9AD">
              <w:rPr>
                <w:spacing w:val="-4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aktywności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sferze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jako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twórcy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kultury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podmiotu</w:t>
            </w:r>
            <w:r w:rsidRPr="0012C9AD">
              <w:rPr>
                <w:spacing w:val="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konstytuującego</w:t>
            </w:r>
            <w:r w:rsidRPr="0012C9AD">
              <w:rPr>
                <w:spacing w:val="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struktury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 zasady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14:paraId="4078EDC4" w14:textId="47350D34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="00014CDD" w:rsidRPr="00014CDD" w14:paraId="58DDA99E" w14:textId="77777777" w:rsidTr="0012C9AD">
        <w:tc>
          <w:tcPr>
            <w:tcW w:w="1681" w:type="dxa"/>
          </w:tcPr>
          <w:p w14:paraId="3784B945" w14:textId="1F2DA266" w:rsidR="00FC1097" w:rsidRPr="00014CDD" w:rsidRDefault="42C59EC4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1A390395" w:rsidRPr="0012C9AD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14:paraId="79C46A66" w14:textId="754F65C5" w:rsidR="00FC1097" w:rsidRPr="00014CDD" w:rsidRDefault="5D90BCF2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</w:tcPr>
          <w:p w14:paraId="718CB116" w14:textId="18A9C532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="00014CDD" w:rsidRPr="00014CDD" w14:paraId="1B2E9C2E" w14:textId="77777777" w:rsidTr="0012C9AD">
        <w:tc>
          <w:tcPr>
            <w:tcW w:w="1681" w:type="dxa"/>
          </w:tcPr>
          <w:p w14:paraId="193C9A10" w14:textId="56FA02EF" w:rsidR="00220578" w:rsidRPr="00014CDD" w:rsidRDefault="42C59EC4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66C10228" w:rsidRPr="0012C9AD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14:paraId="1F8D2BC8" w14:textId="77777777" w:rsidR="00220578" w:rsidRPr="00014CDD" w:rsidRDefault="4190EBD9" w:rsidP="0012C9AD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 właściwie dobierać źródła oraz informacje,</w:t>
            </w:r>
          </w:p>
          <w:p w14:paraId="44EF2690" w14:textId="05D55254" w:rsidR="00220578" w:rsidRPr="00014CDD" w:rsidRDefault="4190EBD9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pozyskiwać</w:t>
            </w:r>
            <w:r w:rsidRPr="0012C9AD">
              <w:rPr>
                <w:spacing w:val="2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dane</w:t>
            </w:r>
            <w:r w:rsidRPr="0012C9AD">
              <w:rPr>
                <w:spacing w:val="2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dla</w:t>
            </w:r>
            <w:r w:rsidRPr="0012C9AD">
              <w:rPr>
                <w:spacing w:val="6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analizowania</w:t>
            </w:r>
            <w:r w:rsidRPr="0012C9AD">
              <w:rPr>
                <w:spacing w:val="6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procesów</w:t>
            </w:r>
            <w:r w:rsidRPr="0012C9AD">
              <w:rPr>
                <w:spacing w:val="6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6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zjawisk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także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prawidłowo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posługiwać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zakresu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nauk o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prawie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podstawową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wiedzą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</w:tcPr>
          <w:p w14:paraId="71D2D01D" w14:textId="12108A0F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="00014CDD" w:rsidRPr="00014CDD" w14:paraId="365DE515" w14:textId="77777777" w:rsidTr="0012C9AD">
        <w:tc>
          <w:tcPr>
            <w:tcW w:w="1681" w:type="dxa"/>
          </w:tcPr>
          <w:p w14:paraId="774A7AD7" w14:textId="204072C7" w:rsidR="00220578" w:rsidRPr="00014CDD" w:rsidRDefault="001CC39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2F7ACAF6" w:rsidRPr="0012C9AD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</w:tcPr>
          <w:p w14:paraId="7F579039" w14:textId="4772FF28" w:rsidR="00220578" w:rsidRPr="00014CDD" w:rsidRDefault="4190EBD9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specjalistycznymi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umiejętnościami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znajdowania podstaw prawnych, orzecznictwa i literatury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lastRenderedPageBreak/>
              <w:t>dotyczącej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badanych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zagadnień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stosowania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zasad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etycznych,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jak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również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samodzielnego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proponowania rozwiązań konkretnego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problemu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podejmowania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</w:tcPr>
          <w:p w14:paraId="6E9202A6" w14:textId="2BB48585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lastRenderedPageBreak/>
              <w:t>K_U04</w:t>
            </w:r>
          </w:p>
        </w:tc>
      </w:tr>
      <w:tr w:rsidR="00014CDD" w:rsidRPr="00014CDD" w14:paraId="662B6638" w14:textId="77777777" w:rsidTr="0012C9AD">
        <w:tc>
          <w:tcPr>
            <w:tcW w:w="1681" w:type="dxa"/>
          </w:tcPr>
          <w:p w14:paraId="0858186B" w14:textId="3838BA08" w:rsidR="00220578" w:rsidRPr="00014CDD" w:rsidRDefault="4A82A92E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2E95C525" w:rsidRPr="0012C9AD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</w:tcPr>
          <w:p w14:paraId="662CA889" w14:textId="77777777" w:rsidR="00220578" w:rsidRPr="00014CDD" w:rsidRDefault="4190EBD9" w:rsidP="0012C9AD">
            <w:pPr>
              <w:pStyle w:val="TableParagraph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 umiejętność logicznego myślenia, analizy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syntezy,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dzięki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czemu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potrafi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przekonująco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argumentować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interpretować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zjawiska administracyjne,</w:t>
            </w:r>
          </w:p>
          <w:p w14:paraId="36AD7566" w14:textId="5A4A6D5B" w:rsidR="00220578" w:rsidRPr="00014CDD" w:rsidRDefault="4190EBD9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prawne,</w:t>
            </w:r>
            <w:r w:rsidRPr="0012C9AD">
              <w:rPr>
                <w:spacing w:val="-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społeczne,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 xml:space="preserve">polityczne </w:t>
            </w:r>
            <w:r w:rsidRPr="0012C9AD">
              <w:rPr>
                <w:spacing w:val="-1"/>
                <w:sz w:val="23"/>
                <w:szCs w:val="23"/>
              </w:rPr>
              <w:t>i ekonomiczne</w:t>
            </w:r>
            <w:r w:rsidRPr="0012C9AD">
              <w:rPr>
                <w:spacing w:val="-4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</w:tcPr>
          <w:p w14:paraId="76B043BC" w14:textId="125F1EC8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="00014CDD" w:rsidRPr="00014CDD" w14:paraId="693666F9" w14:textId="77777777" w:rsidTr="0012C9AD">
        <w:tc>
          <w:tcPr>
            <w:tcW w:w="1681" w:type="dxa"/>
          </w:tcPr>
          <w:p w14:paraId="0AAB371A" w14:textId="0945FBDA" w:rsidR="00220578" w:rsidRPr="00014CDD" w:rsidRDefault="4A82A92E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0452F32" w:rsidRPr="0012C9AD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</w:tcPr>
          <w:p w14:paraId="359369E3" w14:textId="77777777" w:rsidR="00220578" w:rsidRPr="00014CDD" w:rsidRDefault="4190EBD9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Posiada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umiejętność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prowadzenia</w:t>
            </w:r>
            <w:r w:rsidRPr="0012C9AD">
              <w:rPr>
                <w:spacing w:val="-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debaty,</w:t>
            </w:r>
            <w:r w:rsidRPr="0012C9AD">
              <w:rPr>
                <w:spacing w:val="-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przygotowania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prac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pisemnych,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prezentacji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multimedialnych,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ustnych wystąpień w języku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polskim w zakresie dziedzin i</w:t>
            </w:r>
            <w:r w:rsidRPr="0012C9AD">
              <w:rPr>
                <w:spacing w:val="-44"/>
                <w:sz w:val="23"/>
                <w:szCs w:val="23"/>
              </w:rPr>
              <w:t xml:space="preserve">  </w:t>
            </w:r>
            <w:r w:rsidRPr="0012C9AD">
              <w:rPr>
                <w:sz w:val="23"/>
                <w:szCs w:val="23"/>
              </w:rPr>
              <w:t>dyscyplin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naukowych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wykładanych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ramach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kierunku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Administracja dotyczących zagadnień szczegółowych,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 wykorzystaniem poglądów doktryny, źródeł prawa oraz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orzecznictwa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sądowego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administracyjnego,</w:t>
            </w:r>
            <w:r w:rsidRPr="0012C9AD">
              <w:rPr>
                <w:spacing w:val="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także</w:t>
            </w:r>
          </w:p>
          <w:p w14:paraId="656DA4A1" w14:textId="7351F8AA" w:rsidR="00220578" w:rsidRPr="00014CDD" w:rsidRDefault="4190EBD9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danych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</w:tcPr>
          <w:p w14:paraId="0D67B7FC" w14:textId="034628AF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="00014CDD" w:rsidRPr="00014CDD" w14:paraId="37D05809" w14:textId="77777777" w:rsidTr="0012C9AD">
        <w:tc>
          <w:tcPr>
            <w:tcW w:w="1681" w:type="dxa"/>
          </w:tcPr>
          <w:p w14:paraId="7FC04B3C" w14:textId="2762BAF6" w:rsidR="00CF5151" w:rsidRPr="00014CDD" w:rsidRDefault="4CA4B8E8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28FA897D" w:rsidRPr="0012C9AD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0012C9AD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</w:tcPr>
          <w:p w14:paraId="01CCDAFB" w14:textId="77777777" w:rsidR="00CF5151" w:rsidRPr="00014CDD" w:rsidRDefault="7FF7D61B" w:rsidP="0012C9AD">
            <w:pPr>
              <w:pStyle w:val="TableParagraph"/>
              <w:spacing w:before="1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Jest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gotowy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samodzielnie</w:t>
            </w:r>
            <w:r w:rsidRPr="0012C9AD">
              <w:rPr>
                <w:spacing w:val="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krytycznie</w:t>
            </w:r>
            <w:r w:rsidRPr="0012C9AD">
              <w:rPr>
                <w:spacing w:val="5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uzupełniać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wiedzę,</w:t>
            </w:r>
          </w:p>
          <w:p w14:paraId="0F13373C" w14:textId="2AF98BCD" w:rsidR="00CF5151" w:rsidRPr="00014CDD" w:rsidRDefault="7FF7D61B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tym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również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gruncie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</w:tcPr>
          <w:p w14:paraId="139DFBA5" w14:textId="2A57B523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014CDD" w:rsidRPr="00014CDD" w14:paraId="3381E920" w14:textId="77777777" w:rsidTr="0012C9AD">
        <w:tc>
          <w:tcPr>
            <w:tcW w:w="1681" w:type="dxa"/>
          </w:tcPr>
          <w:p w14:paraId="096B5793" w14:textId="6F1FF531" w:rsidR="00CF5151" w:rsidRPr="00014CDD" w:rsidRDefault="345A59B0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681EDF6B" w:rsidRPr="0012C9AD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</w:tc>
        <w:tc>
          <w:tcPr>
            <w:tcW w:w="5974" w:type="dxa"/>
          </w:tcPr>
          <w:p w14:paraId="760B5A5F" w14:textId="156A3779" w:rsidR="00CF5151" w:rsidRPr="00014CDD" w:rsidRDefault="7FF7D61B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 xml:space="preserve">Jest zdolny do samodzielnego rozwiazywania </w:t>
            </w:r>
            <w:r w:rsidRPr="0012C9AD">
              <w:rPr>
                <w:spacing w:val="-1"/>
                <w:sz w:val="23"/>
                <w:szCs w:val="23"/>
              </w:rPr>
              <w:t>podstawowych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problemów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administracyjnych,</w:t>
            </w:r>
            <w:r w:rsidRPr="0012C9AD">
              <w:rPr>
                <w:spacing w:val="-1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prawnych</w:t>
            </w:r>
            <w:r w:rsidRPr="0012C9AD">
              <w:rPr>
                <w:spacing w:val="-1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 etycznych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związanych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14:paraId="09D3B77E" w14:textId="2877C26A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="00014CDD" w:rsidRPr="00014CDD" w14:paraId="1D148171" w14:textId="77777777" w:rsidTr="0012C9AD">
        <w:tc>
          <w:tcPr>
            <w:tcW w:w="1681" w:type="dxa"/>
          </w:tcPr>
          <w:p w14:paraId="78158CFE" w14:textId="656E0310" w:rsidR="00CF5151" w:rsidRPr="00014CDD" w:rsidRDefault="345A59B0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05228A29" w:rsidRPr="0012C9AD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</w:tc>
        <w:tc>
          <w:tcPr>
            <w:tcW w:w="5974" w:type="dxa"/>
          </w:tcPr>
          <w:p w14:paraId="6DCEE940" w14:textId="14EAB154" w:rsidR="00CF5151" w:rsidRPr="00014CDD" w:rsidRDefault="7FF7D61B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Uczestniczy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przygotowaniu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projektów,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</w:t>
            </w:r>
            <w:r w:rsidRPr="0012C9AD">
              <w:rPr>
                <w:spacing w:val="1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uwzględnieniem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wiedzy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zdobytych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46"/>
                <w:sz w:val="23"/>
                <w:szCs w:val="23"/>
              </w:rPr>
              <w:t> </w:t>
            </w:r>
            <w:r w:rsidRPr="0012C9AD">
              <w:rPr>
                <w:sz w:val="23"/>
                <w:szCs w:val="23"/>
              </w:rPr>
              <w:t>trakcie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studiów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oraz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jest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gotowy</w:t>
            </w:r>
            <w:r w:rsidRPr="0012C9AD">
              <w:rPr>
                <w:spacing w:val="4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działać</w:t>
            </w:r>
            <w:r w:rsidRPr="0012C9AD">
              <w:rPr>
                <w:spacing w:val="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na rzecz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społeczeństwa,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4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tym w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instytucjach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</w:tcPr>
          <w:p w14:paraId="52D6261D" w14:textId="36B69123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="00014CDD" w:rsidRPr="00014CDD" w14:paraId="4492F7D6" w14:textId="77777777" w:rsidTr="0012C9AD">
        <w:tc>
          <w:tcPr>
            <w:tcW w:w="1681" w:type="dxa"/>
          </w:tcPr>
          <w:p w14:paraId="1C785078" w14:textId="65204D54" w:rsidR="00CF5151" w:rsidRPr="00014CDD" w:rsidRDefault="595701D2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70FED19E" w:rsidRPr="0012C9AD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</w:tc>
        <w:tc>
          <w:tcPr>
            <w:tcW w:w="5974" w:type="dxa"/>
          </w:tcPr>
          <w:p w14:paraId="44076B78" w14:textId="77777777" w:rsidR="00CF5151" w:rsidRPr="00014CDD" w:rsidRDefault="7FF7D61B" w:rsidP="0012C9AD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Potrafi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działać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3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sposób</w:t>
            </w:r>
            <w:r w:rsidRPr="0012C9AD">
              <w:rPr>
                <w:spacing w:val="2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zorganizowany,</w:t>
            </w:r>
            <w:r w:rsidRPr="0012C9AD">
              <w:rPr>
                <w:spacing w:val="30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wykorzystując</w:t>
            </w:r>
          </w:p>
          <w:p w14:paraId="4EB3DD57" w14:textId="6BB2A6DE" w:rsidR="00CF5151" w:rsidRPr="00014CDD" w:rsidRDefault="7FF7D61B" w:rsidP="0012C9AD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wiedzę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i</w:t>
            </w:r>
            <w:r w:rsidRPr="0012C9AD">
              <w:rPr>
                <w:spacing w:val="-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umiejętności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zdobyte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trakcie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</w:tcPr>
          <w:p w14:paraId="70067E10" w14:textId="553A98DE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="00014CDD" w:rsidRPr="00014CDD" w14:paraId="5EAC0CD9" w14:textId="77777777" w:rsidTr="0012C9AD">
        <w:tc>
          <w:tcPr>
            <w:tcW w:w="1681" w:type="dxa"/>
          </w:tcPr>
          <w:p w14:paraId="73BF85E7" w14:textId="6BE415B9" w:rsidR="00CF5151" w:rsidRPr="00014CDD" w:rsidRDefault="595701D2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6ADF6C3C" w:rsidRPr="0012C9AD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</w:tcPr>
          <w:p w14:paraId="0977F142" w14:textId="77777777" w:rsidR="00CF5151" w:rsidRPr="00014CDD" w:rsidRDefault="7FF7D61B" w:rsidP="0012C9AD">
            <w:pPr>
              <w:pStyle w:val="TableParagraph"/>
              <w:spacing w:line="280" w:lineRule="exact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Wykazuje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odpowiedzialność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własne</w:t>
            </w:r>
            <w:r w:rsidRPr="0012C9AD">
              <w:rPr>
                <w:spacing w:val="7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przygotowanie</w:t>
            </w:r>
            <w:r w:rsidRPr="0012C9AD">
              <w:rPr>
                <w:spacing w:val="6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do</w:t>
            </w:r>
          </w:p>
          <w:p w14:paraId="1580D280" w14:textId="596F19D0" w:rsidR="00CF5151" w:rsidRPr="00014CDD" w:rsidRDefault="7FF7D61B" w:rsidP="0012C9AD">
            <w:pPr>
              <w:pStyle w:val="Nagwek"/>
              <w:spacing w:line="280" w:lineRule="exact"/>
              <w:ind w:left="107"/>
              <w:jc w:val="both"/>
              <w:rPr>
                <w:rFonts w:ascii="Corbel" w:hAnsi="Corbel"/>
                <w:sz w:val="23"/>
                <w:szCs w:val="23"/>
              </w:rPr>
            </w:pPr>
            <w:r w:rsidRPr="0012C9AD">
              <w:rPr>
                <w:rFonts w:ascii="Corbel" w:hAnsi="Corbel"/>
                <w:sz w:val="23"/>
                <w:szCs w:val="23"/>
              </w:rPr>
              <w:t>pracy,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podejmowane</w:t>
            </w:r>
            <w:r w:rsidRPr="0012C9AD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decyzje,</w:t>
            </w:r>
            <w:r w:rsidRPr="0012C9AD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działania</w:t>
            </w:r>
            <w:r w:rsidRPr="0012C9AD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i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ich</w:t>
            </w:r>
            <w:r w:rsidRPr="0012C9AD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</w:tcPr>
          <w:p w14:paraId="08604303" w14:textId="0975DBA5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="00CF5151" w:rsidRPr="00014CDD" w14:paraId="287F1A16" w14:textId="77777777" w:rsidTr="0012C9AD">
        <w:tc>
          <w:tcPr>
            <w:tcW w:w="1681" w:type="dxa"/>
          </w:tcPr>
          <w:p w14:paraId="5A24C7AE" w14:textId="1627563C" w:rsidR="00CF5151" w:rsidRPr="00014CDD" w:rsidRDefault="78C317F7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37454063" w:rsidRPr="0012C9AD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</w:tcPr>
          <w:p w14:paraId="500D41A4" w14:textId="054C7D26" w:rsidR="00CF5151" w:rsidRPr="00014CDD" w:rsidRDefault="7FF7D61B" w:rsidP="0012C9AD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sz w:val="23"/>
                <w:szCs w:val="23"/>
              </w:rPr>
            </w:pPr>
            <w:r w:rsidRPr="0012C9AD">
              <w:rPr>
                <w:sz w:val="23"/>
                <w:szCs w:val="23"/>
              </w:rPr>
              <w:t>Ma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świadomość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doniosłości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zachowania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się</w:t>
            </w:r>
            <w:r w:rsidRPr="0012C9AD">
              <w:rPr>
                <w:spacing w:val="19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w</w:t>
            </w:r>
            <w:r w:rsidRPr="0012C9AD">
              <w:rPr>
                <w:spacing w:val="18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sposób</w:t>
            </w:r>
            <w:r w:rsidRPr="0012C9AD">
              <w:rPr>
                <w:spacing w:val="-44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 xml:space="preserve">profesjonalny i etyczny, identyfikuje i </w:t>
            </w:r>
            <w:r w:rsidRPr="0012C9AD">
              <w:rPr>
                <w:spacing w:val="-1"/>
                <w:sz w:val="23"/>
                <w:szCs w:val="23"/>
              </w:rPr>
              <w:t>rozwiązuje</w:t>
            </w:r>
            <w:r w:rsidR="6EE47CAD" w:rsidRPr="0012C9AD">
              <w:rPr>
                <w:spacing w:val="-1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dylematy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moralne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związane</w:t>
            </w:r>
            <w:r w:rsidRPr="0012C9AD">
              <w:rPr>
                <w:spacing w:val="-3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ze</w:t>
            </w:r>
            <w:r w:rsidRPr="0012C9AD">
              <w:rPr>
                <w:spacing w:val="-2"/>
                <w:sz w:val="23"/>
                <w:szCs w:val="23"/>
              </w:rPr>
              <w:t xml:space="preserve"> </w:t>
            </w:r>
            <w:r w:rsidRPr="0012C9AD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</w:tcPr>
          <w:p w14:paraId="65AC0A8B" w14:textId="2F1895CF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14:paraId="75E76F8A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AEF712" w14:textId="77777777" w:rsidR="0085747A" w:rsidRPr="00014CD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>3.3</w:t>
      </w:r>
      <w:r w:rsidR="001D7B54" w:rsidRPr="00014CDD">
        <w:rPr>
          <w:rFonts w:ascii="Corbel" w:hAnsi="Corbel"/>
          <w:b/>
          <w:sz w:val="24"/>
          <w:szCs w:val="24"/>
        </w:rPr>
        <w:t xml:space="preserve"> </w:t>
      </w:r>
      <w:r w:rsidR="0085747A" w:rsidRPr="00014CDD">
        <w:rPr>
          <w:rFonts w:ascii="Corbel" w:hAnsi="Corbel"/>
          <w:b/>
          <w:sz w:val="24"/>
          <w:szCs w:val="24"/>
        </w:rPr>
        <w:t>T</w:t>
      </w:r>
      <w:r w:rsidR="001D7B54" w:rsidRPr="00014CD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4CDD">
        <w:rPr>
          <w:rFonts w:ascii="Corbel" w:hAnsi="Corbel"/>
          <w:sz w:val="24"/>
          <w:szCs w:val="24"/>
        </w:rPr>
        <w:t xml:space="preserve">  </w:t>
      </w:r>
    </w:p>
    <w:p w14:paraId="354943C8" w14:textId="77777777" w:rsidR="0085747A" w:rsidRPr="00014CD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 xml:space="preserve">Problematyka wykładu </w:t>
      </w:r>
    </w:p>
    <w:p w14:paraId="56BA2C1E" w14:textId="77777777" w:rsidR="00675843" w:rsidRPr="00014CD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864"/>
        <w:gridCol w:w="827"/>
      </w:tblGrid>
      <w:tr w:rsidR="00014CDD" w:rsidRPr="00014CDD" w14:paraId="2580BA67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FD1E" w14:textId="3FF35FB5" w:rsidR="00117C58" w:rsidRPr="00014CDD" w:rsidRDefault="00117C58" w:rsidP="00117C5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13BC" w14:textId="28960A66" w:rsidR="00117C58" w:rsidRPr="00014CDD" w:rsidRDefault="00117C58" w:rsidP="00117C5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D0BE" w14:textId="35B28FC5" w:rsidR="00117C58" w:rsidRPr="00014CDD" w:rsidRDefault="00117C58" w:rsidP="00117C5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="00014CDD" w:rsidRPr="00014CDD" w14:paraId="20AE24DE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CFCB" w14:textId="6D1622DA" w:rsidR="00117C58" w:rsidRPr="00014CDD" w:rsidRDefault="00117C58" w:rsidP="00117C58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786F" w14:textId="1DB26A41" w:rsidR="00117C58" w:rsidRPr="00014CDD" w:rsidRDefault="00117C58" w:rsidP="00117C5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eastAsia="Cambria" w:hAnsi="Corbel" w:cs="Calibri"/>
              </w:rPr>
              <w:t xml:space="preserve">Pojęcie i cechy kontroli; podmioty sprawujące kontrolę nad wykonywaniem gospodarki komunalnej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46D" w14:textId="65A532EA" w:rsidR="00117C58" w:rsidRPr="00014CDD" w:rsidRDefault="00117C58" w:rsidP="00117C58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</w:t>
            </w:r>
          </w:p>
        </w:tc>
      </w:tr>
      <w:tr w:rsidR="00014CDD" w:rsidRPr="00014CDD" w14:paraId="61049C04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F43" w14:textId="2E0BD6AF" w:rsidR="00117C58" w:rsidRPr="00014CDD" w:rsidRDefault="00117C58" w:rsidP="00117C58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FD5" w14:textId="4EFFF401" w:rsidR="00117C58" w:rsidRPr="00014CDD" w:rsidRDefault="00117C58" w:rsidP="00117C58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Pojęcie i cechy nadzoru; podmioty sprawujące nadzór nad wykonywaniem gospodarki komunalnej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6D6" w14:textId="681602FB" w:rsidR="00117C58" w:rsidRPr="00014CDD" w:rsidRDefault="00117C58" w:rsidP="00117C58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</w:t>
            </w:r>
          </w:p>
        </w:tc>
      </w:tr>
      <w:tr w:rsidR="00014CDD" w:rsidRPr="00014CDD" w14:paraId="01642E97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2620" w14:textId="74E1F5E7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3.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C6B" w14:textId="6F139A52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eastAsia="Cambria" w:hAnsi="Corbel" w:cs="Calibri"/>
              </w:rPr>
              <w:t>Podmiotowy zakres gospodarki komunalnej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3A0F" w14:textId="45579EBF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</w:t>
            </w:r>
          </w:p>
        </w:tc>
      </w:tr>
      <w:tr w:rsidR="00014CDD" w:rsidRPr="00014CDD" w14:paraId="3428FC4E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01DC" w14:textId="261D13C5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4.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5F2B" w14:textId="4F0973EB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014CDD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894" w14:textId="72A889B1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</w:t>
            </w:r>
          </w:p>
        </w:tc>
      </w:tr>
      <w:tr w:rsidR="00014CDD" w:rsidRPr="00014CDD" w14:paraId="500F129C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9E79" w14:textId="00AD477B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5.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6E4" w14:textId="0098CA15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7FD" w14:textId="46E8E7FC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</w:t>
            </w:r>
          </w:p>
        </w:tc>
      </w:tr>
      <w:tr w:rsidR="00014CDD" w:rsidRPr="00014CDD" w14:paraId="2EF1C863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CEF" w14:textId="76D64869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lastRenderedPageBreak/>
              <w:t>6.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20B6" w14:textId="6E01E84E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Zagadnienia związane z utrzymaniem czystości i porządku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F53" w14:textId="7C797DE1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</w:t>
            </w:r>
          </w:p>
        </w:tc>
      </w:tr>
      <w:tr w:rsidR="00014CDD" w:rsidRPr="00014CDD" w14:paraId="6222EE63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9198" w14:textId="1A362CEB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  <w:bCs/>
              </w:rPr>
              <w:t>7.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4E1" w14:textId="011EEFF2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Zagadnienia związane z utrzymaniem zieleni miejskiej (parki, zieleń osiedlowa i przyuliczna, ogrody działkowe, lasy komunalne)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293" w14:textId="48C51614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2</w:t>
            </w:r>
          </w:p>
        </w:tc>
      </w:tr>
      <w:tr w:rsidR="00014CDD" w:rsidRPr="00014CDD" w14:paraId="14E521D6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3C2" w14:textId="59F4D222" w:rsidR="00117C58" w:rsidRPr="00014CDD" w:rsidRDefault="00117C58" w:rsidP="00117C58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  <w:bCs/>
              </w:rPr>
              <w:t>8.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93C" w14:textId="2AE45D29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Energetyka komunalna (zbiorowe ogrzewanie budynków i obiektów komunalnych)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1E1" w14:textId="6A8896AD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</w:t>
            </w:r>
          </w:p>
        </w:tc>
      </w:tr>
      <w:tr w:rsidR="00014CDD" w:rsidRPr="00014CDD" w14:paraId="0AA0121D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05B" w14:textId="21C4CCC8" w:rsidR="00117C58" w:rsidRPr="00014CDD" w:rsidRDefault="00117C58" w:rsidP="00117C58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  <w:bCs/>
              </w:rPr>
              <w:t>9.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7A2A" w14:textId="535139F8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014CDD">
              <w:rPr>
                <w:rFonts w:ascii="Corbel" w:eastAsia="Cambria" w:hAnsi="Corbel" w:cs="Calibri"/>
                <w:bCs/>
              </w:rPr>
              <w:t>Oświetlenie ulic i placów publicznych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E56" w14:textId="51B3F9FA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</w:t>
            </w:r>
          </w:p>
        </w:tc>
      </w:tr>
      <w:tr w:rsidR="00014CDD" w:rsidRPr="00014CDD" w14:paraId="4711A6BD" w14:textId="77777777" w:rsidTr="00117C5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D77F" w14:textId="43AC90D2" w:rsidR="00117C58" w:rsidRPr="00014CDD" w:rsidRDefault="00117C58" w:rsidP="00117C58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10.</w:t>
            </w:r>
          </w:p>
        </w:tc>
        <w:tc>
          <w:tcPr>
            <w:tcW w:w="7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928" w14:textId="076F65C4" w:rsidR="00117C58" w:rsidRPr="00014CDD" w:rsidRDefault="00117C58" w:rsidP="00117C58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014CDD">
              <w:rPr>
                <w:rFonts w:ascii="Corbel" w:eastAsia="Cambria" w:hAnsi="Corbel" w:cs="Calibri"/>
                <w:bCs/>
              </w:rPr>
              <w:t>Zagadnienia związane z cmentarzami komunalnymi oraz chowaniem zmarłych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B16" w14:textId="270E9CCA" w:rsidR="00117C58" w:rsidRPr="00014CDD" w:rsidRDefault="00117C58" w:rsidP="00117C58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014CDD">
              <w:rPr>
                <w:rFonts w:ascii="Corbel" w:eastAsia="Cambria" w:hAnsi="Corbel" w:cs="Calibri"/>
              </w:rPr>
              <w:t>1</w:t>
            </w:r>
          </w:p>
        </w:tc>
      </w:tr>
      <w:tr w:rsidR="003A20FB" w:rsidRPr="00014CDD" w14:paraId="580F8678" w14:textId="77777777" w:rsidTr="00117C58">
        <w:tc>
          <w:tcPr>
            <w:tcW w:w="8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BF7" w14:textId="7D85F176" w:rsidR="003A20FB" w:rsidRPr="00014CDD" w:rsidRDefault="003A20FB" w:rsidP="00526A55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/>
              </w:rPr>
            </w:pPr>
            <w:r w:rsidRPr="00014CDD">
              <w:rPr>
                <w:rFonts w:ascii="Corbel" w:eastAsia="Cambria" w:hAnsi="Corbel" w:cs="Calibri"/>
                <w:b/>
              </w:rPr>
              <w:t>Suma: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814" w14:textId="432F5152" w:rsidR="003A20FB" w:rsidRPr="00014CDD" w:rsidRDefault="003A20FB" w:rsidP="00526A55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  <w:b/>
              </w:rPr>
            </w:pPr>
            <w:r w:rsidRPr="00014CDD">
              <w:rPr>
                <w:rFonts w:ascii="Corbel" w:eastAsia="Cambria" w:hAnsi="Corbel" w:cs="Calibri"/>
                <w:b/>
              </w:rPr>
              <w:t>15</w:t>
            </w:r>
          </w:p>
        </w:tc>
      </w:tr>
    </w:tbl>
    <w:p w14:paraId="256CD433" w14:textId="77777777" w:rsidR="0085747A" w:rsidRPr="00014CD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157208" w14:textId="77777777" w:rsidR="0085747A" w:rsidRPr="00014CD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14CD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14CDD">
        <w:rPr>
          <w:rFonts w:ascii="Corbel" w:hAnsi="Corbel"/>
          <w:sz w:val="24"/>
          <w:szCs w:val="24"/>
        </w:rPr>
        <w:t xml:space="preserve">, </w:t>
      </w:r>
      <w:r w:rsidRPr="00014CDD">
        <w:rPr>
          <w:rFonts w:ascii="Corbel" w:hAnsi="Corbel"/>
          <w:sz w:val="24"/>
          <w:szCs w:val="24"/>
        </w:rPr>
        <w:t xml:space="preserve">zajęć praktycznych </w:t>
      </w:r>
    </w:p>
    <w:p w14:paraId="19DAF545" w14:textId="4701FF6C" w:rsidR="0085747A" w:rsidRPr="00014CDD" w:rsidRDefault="00341FDE" w:rsidP="009C54AE">
      <w:pPr>
        <w:pStyle w:val="Punktygwne"/>
        <w:spacing w:before="0" w:after="0"/>
        <w:rPr>
          <w:rFonts w:ascii="Corbel" w:hAnsi="Corbel"/>
          <w:b w:val="0"/>
          <w:szCs w:val="24"/>
          <w:u w:val="single"/>
        </w:rPr>
      </w:pPr>
      <w:r w:rsidRPr="00014CDD">
        <w:rPr>
          <w:rFonts w:ascii="Corbel" w:hAnsi="Corbel"/>
          <w:b w:val="0"/>
          <w:szCs w:val="24"/>
          <w:u w:val="single"/>
        </w:rPr>
        <w:t>NIE DOTYCZY</w:t>
      </w:r>
    </w:p>
    <w:p w14:paraId="39176353" w14:textId="77777777" w:rsidR="003A20FB" w:rsidRPr="00014CDD" w:rsidRDefault="003A20F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01FC7" w14:textId="77777777" w:rsidR="0085747A" w:rsidRPr="00014CD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>3.4 Metody dydaktyczne</w:t>
      </w:r>
      <w:r w:rsidRPr="00014CDD">
        <w:rPr>
          <w:rFonts w:ascii="Corbel" w:hAnsi="Corbel"/>
          <w:b w:val="0"/>
          <w:smallCaps w:val="0"/>
          <w:szCs w:val="24"/>
        </w:rPr>
        <w:t xml:space="preserve"> </w:t>
      </w:r>
    </w:p>
    <w:p w14:paraId="1FCFC241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A8F5A9" w14:textId="597B0B39" w:rsidR="00D757A4" w:rsidRPr="00014CDD" w:rsidRDefault="003A20FB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2C9AD">
        <w:rPr>
          <w:rFonts w:ascii="Corbel" w:hAnsi="Corbel"/>
          <w:b w:val="0"/>
          <w:smallCaps w:val="0"/>
        </w:rPr>
        <w:t xml:space="preserve">Wykład: </w:t>
      </w:r>
      <w:r w:rsidR="00046B86" w:rsidRPr="0012C9AD">
        <w:rPr>
          <w:rFonts w:ascii="Corbel" w:hAnsi="Corbel"/>
          <w:b w:val="0"/>
          <w:smallCaps w:val="0"/>
        </w:rPr>
        <w:t xml:space="preserve">wykład, </w:t>
      </w:r>
      <w:r w:rsidRPr="0012C9AD">
        <w:rPr>
          <w:rFonts w:ascii="Corbel" w:hAnsi="Corbel"/>
          <w:b w:val="0"/>
          <w:smallCaps w:val="0"/>
        </w:rPr>
        <w:t>wykład z prezentacją multimedialną,</w:t>
      </w:r>
      <w:r w:rsidRPr="0012C9AD">
        <w:rPr>
          <w:rFonts w:ascii="Calibri" w:hAnsi="Calibri"/>
          <w:b w:val="0"/>
          <w:smallCaps w:val="0"/>
          <w:sz w:val="22"/>
        </w:rPr>
        <w:t xml:space="preserve"> </w:t>
      </w:r>
      <w:r w:rsidRPr="0012C9AD">
        <w:rPr>
          <w:rFonts w:ascii="Corbel" w:hAnsi="Corbel"/>
          <w:b w:val="0"/>
          <w:smallCaps w:val="0"/>
        </w:rPr>
        <w:t>metody kształcenia na odległość</w:t>
      </w:r>
    </w:p>
    <w:p w14:paraId="37434F65" w14:textId="77777777" w:rsidR="00E960BB" w:rsidRPr="00014CD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9AB90" w14:textId="77777777" w:rsidR="0085747A" w:rsidRPr="00014CD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4. </w:t>
      </w:r>
      <w:r w:rsidR="0085747A" w:rsidRPr="00014CDD">
        <w:rPr>
          <w:rFonts w:ascii="Corbel" w:hAnsi="Corbel"/>
          <w:smallCaps w:val="0"/>
          <w:szCs w:val="24"/>
        </w:rPr>
        <w:t>METODY I KRYTERIA OCENY</w:t>
      </w:r>
      <w:r w:rsidR="009F4610" w:rsidRPr="00014CDD">
        <w:rPr>
          <w:rFonts w:ascii="Corbel" w:hAnsi="Corbel"/>
          <w:smallCaps w:val="0"/>
          <w:szCs w:val="24"/>
        </w:rPr>
        <w:t xml:space="preserve"> </w:t>
      </w:r>
    </w:p>
    <w:p w14:paraId="21476CEF" w14:textId="77777777" w:rsidR="00923D7D" w:rsidRPr="00014CD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2ADA73" w14:textId="77777777" w:rsidR="0085747A" w:rsidRPr="00014CD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4CDD">
        <w:rPr>
          <w:rFonts w:ascii="Corbel" w:hAnsi="Corbel"/>
          <w:smallCaps w:val="0"/>
          <w:szCs w:val="24"/>
        </w:rPr>
        <w:t>uczenia się</w:t>
      </w:r>
    </w:p>
    <w:p w14:paraId="230B4E83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14CDD" w:rsidRPr="00014CDD" w14:paraId="1AAB54C2" w14:textId="77777777" w:rsidTr="0012C9AD">
        <w:trPr>
          <w:trHeight w:val="930"/>
        </w:trPr>
        <w:tc>
          <w:tcPr>
            <w:tcW w:w="1962" w:type="dxa"/>
            <w:vAlign w:val="center"/>
          </w:tcPr>
          <w:p w14:paraId="03CFBE2D" w14:textId="77777777" w:rsidR="0085747A" w:rsidRPr="00014CD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BF7BDE" w14:textId="77777777" w:rsidR="0085747A" w:rsidRPr="00014CD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3FFE456" w14:textId="77777777" w:rsidR="0085747A" w:rsidRPr="00014CD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014CDD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E7BEA3" w14:textId="77777777" w:rsidR="00923D7D" w:rsidRPr="00014CD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8955BE" w14:textId="77777777" w:rsidR="0085747A" w:rsidRPr="00014CD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14CD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14CD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14CDD" w:rsidRPr="00014CDD" w14:paraId="095615D0" w14:textId="77777777" w:rsidTr="0012C9AD">
        <w:tc>
          <w:tcPr>
            <w:tcW w:w="1962" w:type="dxa"/>
          </w:tcPr>
          <w:p w14:paraId="7D8E0F6A" w14:textId="2B914EAC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14:paraId="4AC77BF2" w14:textId="5868701B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1EAD765" w14:textId="133160E0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66F9AB9A" w14:textId="77777777" w:rsidTr="0012C9AD">
        <w:tc>
          <w:tcPr>
            <w:tcW w:w="1962" w:type="dxa"/>
          </w:tcPr>
          <w:p w14:paraId="7A0210F6" w14:textId="5CFD2EF0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14:paraId="132490FA" w14:textId="7589320B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CDA8A54" w14:textId="40EF1EAA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3D6A1986" w14:textId="77777777" w:rsidTr="0012C9AD">
        <w:tc>
          <w:tcPr>
            <w:tcW w:w="1962" w:type="dxa"/>
          </w:tcPr>
          <w:p w14:paraId="57B87057" w14:textId="0FE57F0E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14:paraId="14B43730" w14:textId="5821D783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0B5E6F4" w14:textId="4D9ADB71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3722AEA0" w14:textId="77777777" w:rsidTr="0012C9AD">
        <w:tc>
          <w:tcPr>
            <w:tcW w:w="1962" w:type="dxa"/>
          </w:tcPr>
          <w:p w14:paraId="41ABB63A" w14:textId="5BECE764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14:paraId="67B6405F" w14:textId="01B0F2E3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5D06795" w14:textId="2CF35F2F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02FB63B6" w14:textId="77777777" w:rsidTr="0012C9AD">
        <w:tc>
          <w:tcPr>
            <w:tcW w:w="1962" w:type="dxa"/>
          </w:tcPr>
          <w:p w14:paraId="57117B20" w14:textId="1F2DA266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14:paraId="35C2651A" w14:textId="6D69CE00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DAD78AC" w14:textId="188B8CA6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496E93C1" w14:textId="77777777" w:rsidTr="0012C9AD">
        <w:tc>
          <w:tcPr>
            <w:tcW w:w="1962" w:type="dxa"/>
          </w:tcPr>
          <w:p w14:paraId="6DC0F2A6" w14:textId="56FA02EF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EK_06</w:t>
            </w:r>
          </w:p>
        </w:tc>
        <w:tc>
          <w:tcPr>
            <w:tcW w:w="5441" w:type="dxa"/>
          </w:tcPr>
          <w:p w14:paraId="44615ED3" w14:textId="6F7CD8B4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67FA1C9" w14:textId="13CA9237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663AAD31" w14:textId="77777777" w:rsidTr="0012C9AD">
        <w:tc>
          <w:tcPr>
            <w:tcW w:w="1962" w:type="dxa"/>
          </w:tcPr>
          <w:p w14:paraId="1B35C7D0" w14:textId="204072C7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14:paraId="7802C85B" w14:textId="36A4D196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DCD40C6" w14:textId="16D6BBE5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53FC7470" w14:textId="77777777" w:rsidTr="0012C9AD">
        <w:tc>
          <w:tcPr>
            <w:tcW w:w="1962" w:type="dxa"/>
          </w:tcPr>
          <w:p w14:paraId="751F087D" w14:textId="3838BA08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14:paraId="7DBC329C" w14:textId="6E1B06BC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37EE81F5" w14:textId="52C8E563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6613D1B8" w14:textId="77777777" w:rsidTr="0012C9AD">
        <w:tc>
          <w:tcPr>
            <w:tcW w:w="1962" w:type="dxa"/>
          </w:tcPr>
          <w:p w14:paraId="298FCB2F" w14:textId="0945FBDA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14:paraId="79162FE0" w14:textId="75B9758B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6337931E" w14:textId="592B70BE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2D0A41C5" w14:textId="77777777" w:rsidTr="0012C9AD">
        <w:tc>
          <w:tcPr>
            <w:tcW w:w="1962" w:type="dxa"/>
          </w:tcPr>
          <w:p w14:paraId="19F38474" w14:textId="2762BAF6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14:paraId="4C2F76C6" w14:textId="626A9646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3EC5874" w14:textId="594D74F1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1FBFAAFD" w14:textId="77777777" w:rsidTr="0012C9AD">
        <w:tc>
          <w:tcPr>
            <w:tcW w:w="1962" w:type="dxa"/>
          </w:tcPr>
          <w:p w14:paraId="33B207AF" w14:textId="6F1FF531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EK_11</w:t>
            </w:r>
          </w:p>
        </w:tc>
        <w:tc>
          <w:tcPr>
            <w:tcW w:w="5441" w:type="dxa"/>
          </w:tcPr>
          <w:p w14:paraId="5BAB7861" w14:textId="4A794346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5C360737" w14:textId="2504670C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6DC79C59" w14:textId="77777777" w:rsidTr="0012C9AD">
        <w:tc>
          <w:tcPr>
            <w:tcW w:w="1962" w:type="dxa"/>
          </w:tcPr>
          <w:p w14:paraId="1546C122" w14:textId="656E0310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14:paraId="50C45FAA" w14:textId="399657B4" w:rsidR="00FE71FC" w:rsidRPr="00014CDD" w:rsidRDefault="0094731F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896D720" w14:textId="34F20356" w:rsidR="00FE71FC" w:rsidRPr="00014CDD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014CDD" w:rsidRPr="00014CDD" w14:paraId="76858CB5" w14:textId="77777777" w:rsidTr="0012C9AD">
        <w:tc>
          <w:tcPr>
            <w:tcW w:w="1962" w:type="dxa"/>
          </w:tcPr>
          <w:p w14:paraId="339B5295" w14:textId="65204D54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EK_13</w:t>
            </w:r>
          </w:p>
        </w:tc>
        <w:tc>
          <w:tcPr>
            <w:tcW w:w="5441" w:type="dxa"/>
          </w:tcPr>
          <w:p w14:paraId="4576B96B" w14:textId="129C6713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76B41B3B" w14:textId="4376DB20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94731F" w:rsidRPr="00014CDD" w14:paraId="09593E57" w14:textId="77777777" w:rsidTr="0012C9AD">
        <w:tc>
          <w:tcPr>
            <w:tcW w:w="1962" w:type="dxa"/>
          </w:tcPr>
          <w:p w14:paraId="09705902" w14:textId="6BE415B9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14:paraId="453B7333" w14:textId="2D38AC36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bCs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14BF48D1" w14:textId="41C12F25" w:rsidR="0094731F" w:rsidRPr="00014CDD" w:rsidRDefault="0094731F" w:rsidP="009473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CD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  <w:tr w:rsidR="0012C9AD" w14:paraId="65543306" w14:textId="77777777" w:rsidTr="0012C9AD">
        <w:tc>
          <w:tcPr>
            <w:tcW w:w="1962" w:type="dxa"/>
          </w:tcPr>
          <w:p w14:paraId="482D1737" w14:textId="1627563C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14:paraId="78FC041B" w14:textId="2D38AC36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Egzamin</w:t>
            </w:r>
          </w:p>
        </w:tc>
        <w:tc>
          <w:tcPr>
            <w:tcW w:w="2117" w:type="dxa"/>
          </w:tcPr>
          <w:p w14:paraId="470E66DC" w14:textId="41C12F25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12C9AD">
              <w:rPr>
                <w:rFonts w:ascii="Corbel" w:hAnsi="Corbel"/>
                <w:b w:val="0"/>
                <w:sz w:val="23"/>
                <w:szCs w:val="23"/>
              </w:rPr>
              <w:t>w</w:t>
            </w:r>
          </w:p>
        </w:tc>
      </w:tr>
    </w:tbl>
    <w:p w14:paraId="2DAF642A" w14:textId="77777777" w:rsidR="00923D7D" w:rsidRPr="00014CD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754E08" w14:textId="03521559" w:rsidR="0D596E7F" w:rsidRDefault="0D596E7F">
      <w:r>
        <w:br w:type="page"/>
      </w:r>
    </w:p>
    <w:p w14:paraId="3CA26312" w14:textId="77777777" w:rsidR="0085747A" w:rsidRPr="00014CD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014CD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4CDD">
        <w:rPr>
          <w:rFonts w:ascii="Corbel" w:hAnsi="Corbel"/>
          <w:smallCaps w:val="0"/>
          <w:szCs w:val="24"/>
        </w:rPr>
        <w:t xml:space="preserve"> </w:t>
      </w:r>
    </w:p>
    <w:p w14:paraId="3CBF6BC7" w14:textId="77777777" w:rsidR="00923D7D" w:rsidRPr="00014CD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4CDD" w14:paraId="534196A8" w14:textId="77777777" w:rsidTr="00923D7D">
        <w:tc>
          <w:tcPr>
            <w:tcW w:w="9670" w:type="dxa"/>
          </w:tcPr>
          <w:p w14:paraId="67866C9E" w14:textId="77777777" w:rsidR="00FE71FC" w:rsidRPr="00014CDD" w:rsidRDefault="00FE71FC" w:rsidP="00FE71FC">
            <w:pPr>
              <w:pStyle w:val="Punktygwne"/>
              <w:spacing w:before="0" w:after="0"/>
              <w:jc w:val="both"/>
            </w:pPr>
            <w:r w:rsidRPr="00014CDD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14:paraId="3C683522" w14:textId="77777777" w:rsidR="0085747A" w:rsidRPr="00014CDD" w:rsidRDefault="00FE71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14:paraId="750638AB" w14:textId="019DA070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DO EGZAMINU STOSUJE SIĘ PRZELICZNIK ZA ODPOWIEDNI PROCENT UZYSKANYCH PUNKTÓW: </w:t>
            </w:r>
          </w:p>
          <w:p w14:paraId="0AB8FF72" w14:textId="77777777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762C6DAF" w14:textId="77777777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14:paraId="2178D866" w14:textId="77777777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14:paraId="3412846B" w14:textId="77777777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456EBBA9" w14:textId="77777777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14:paraId="6A9AE49F" w14:textId="4422247A" w:rsidR="00ED0340" w:rsidRPr="00014CDD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14:paraId="163D7E48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3C10" w14:textId="77777777" w:rsidR="009F4610" w:rsidRPr="00014CD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4CDD">
        <w:rPr>
          <w:rFonts w:ascii="Corbel" w:hAnsi="Corbel"/>
          <w:b/>
          <w:sz w:val="24"/>
          <w:szCs w:val="24"/>
        </w:rPr>
        <w:t xml:space="preserve">5. </w:t>
      </w:r>
      <w:r w:rsidR="00C61DC5" w:rsidRPr="00014CD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671C96" w14:textId="77777777" w:rsidR="0085747A" w:rsidRPr="00014CD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14CDD" w:rsidRPr="00014CDD" w14:paraId="2D4EBBB0" w14:textId="77777777" w:rsidTr="0D596E7F">
        <w:tc>
          <w:tcPr>
            <w:tcW w:w="4902" w:type="dxa"/>
            <w:vAlign w:val="center"/>
          </w:tcPr>
          <w:p w14:paraId="2AC07A1D" w14:textId="77777777" w:rsidR="0085747A" w:rsidRPr="00014CD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14CD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14CD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5197949" w14:textId="77777777" w:rsidR="0085747A" w:rsidRPr="00014CD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14CD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14CD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14CD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14CDD" w:rsidRPr="00014CDD" w14:paraId="256F7E77" w14:textId="77777777" w:rsidTr="0D596E7F">
        <w:tc>
          <w:tcPr>
            <w:tcW w:w="4902" w:type="dxa"/>
          </w:tcPr>
          <w:p w14:paraId="4083246E" w14:textId="1322EFC8" w:rsidR="001F5DF4" w:rsidRPr="00014CDD" w:rsidRDefault="4B6FB50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D596E7F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</w:tcPr>
          <w:p w14:paraId="714B57A4" w14:textId="77777777" w:rsidR="001F5DF4" w:rsidRPr="00014CDD" w:rsidRDefault="001F5DF4" w:rsidP="001F5DF4">
            <w:pPr>
              <w:pStyle w:val="Akapitzlist"/>
              <w:spacing w:after="120" w:line="240" w:lineRule="auto"/>
              <w:ind w:left="0"/>
            </w:pPr>
            <w:r w:rsidRPr="00014CDD">
              <w:rPr>
                <w:rFonts w:ascii="Corbel" w:hAnsi="Corbel"/>
              </w:rPr>
              <w:t>15 godz. - wykład</w:t>
            </w:r>
          </w:p>
          <w:p w14:paraId="02197378" w14:textId="2B3A7416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14CDD" w:rsidRPr="00014CDD" w14:paraId="28E42728" w14:textId="77777777" w:rsidTr="0D596E7F">
        <w:tc>
          <w:tcPr>
            <w:tcW w:w="4902" w:type="dxa"/>
          </w:tcPr>
          <w:p w14:paraId="58A12552" w14:textId="12CCD458" w:rsidR="001F5DF4" w:rsidRPr="00014CDD" w:rsidRDefault="4B6FB506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D596E7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6F7E862" w:rsidRPr="0D596E7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FF5C4" w14:textId="39218E8F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34428F5" w14:textId="5766E0A2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014CDD" w:rsidRPr="00014CDD" w14:paraId="018C2E86" w14:textId="77777777" w:rsidTr="0D596E7F">
        <w:tc>
          <w:tcPr>
            <w:tcW w:w="4902" w:type="dxa"/>
          </w:tcPr>
          <w:p w14:paraId="31808A52" w14:textId="77777777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8795" w14:textId="2B474841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6024E8C" w14:textId="2AEF4390" w:rsidR="001F5DF4" w:rsidRPr="00014CDD" w:rsidRDefault="0094731F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9</w:t>
            </w:r>
            <w:r w:rsidR="00AB143F" w:rsidRPr="00014CDD">
              <w:rPr>
                <w:rFonts w:ascii="Corbel" w:hAnsi="Corbel"/>
                <w:sz w:val="24"/>
                <w:szCs w:val="24"/>
              </w:rPr>
              <w:t>5</w:t>
            </w:r>
            <w:r w:rsidR="001F5DF4" w:rsidRPr="00014CDD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014CDD" w:rsidRPr="00014CDD" w14:paraId="1D02EEFB" w14:textId="77777777" w:rsidTr="0D596E7F">
        <w:tc>
          <w:tcPr>
            <w:tcW w:w="4902" w:type="dxa"/>
          </w:tcPr>
          <w:p w14:paraId="79E1801A" w14:textId="401956D8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4CD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AFC52D7" w14:textId="462894B6" w:rsidR="001F5DF4" w:rsidRPr="00014CDD" w:rsidRDefault="50A55A21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="00014CDD" w:rsidRPr="00014CDD" w14:paraId="093E2AD5" w14:textId="77777777" w:rsidTr="0D596E7F">
        <w:tc>
          <w:tcPr>
            <w:tcW w:w="4902" w:type="dxa"/>
          </w:tcPr>
          <w:p w14:paraId="1496C3BD" w14:textId="1AD6EA60" w:rsidR="001F5DF4" w:rsidRPr="00014CDD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4CD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6DFF81B" w14:textId="5BCECD41" w:rsidR="001F5DF4" w:rsidRPr="00014CDD" w:rsidRDefault="50A55A21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C9AD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30FDED25" w14:textId="77777777" w:rsidR="0085747A" w:rsidRPr="00014CD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14CD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4CD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7F6E06" w14:textId="77777777" w:rsidR="003E1941" w:rsidRPr="00014CD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C9DE4" w14:textId="77777777" w:rsidR="0085747A" w:rsidRPr="00014CD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6. </w:t>
      </w:r>
      <w:r w:rsidR="0085747A" w:rsidRPr="00014CDD">
        <w:rPr>
          <w:rFonts w:ascii="Corbel" w:hAnsi="Corbel"/>
          <w:smallCaps w:val="0"/>
          <w:szCs w:val="24"/>
        </w:rPr>
        <w:t>PRAKTYKI ZAWO</w:t>
      </w:r>
      <w:r w:rsidR="009D3F3B" w:rsidRPr="00014CDD">
        <w:rPr>
          <w:rFonts w:ascii="Corbel" w:hAnsi="Corbel"/>
          <w:smallCaps w:val="0"/>
          <w:szCs w:val="24"/>
        </w:rPr>
        <w:t>DOWE W RAMACH PRZEDMIOTU</w:t>
      </w:r>
    </w:p>
    <w:p w14:paraId="58321921" w14:textId="77777777" w:rsidR="0085747A" w:rsidRPr="00014CD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4CDD" w:rsidRPr="00014CDD" w14:paraId="6A6206F6" w14:textId="77777777" w:rsidTr="0071620A">
        <w:trPr>
          <w:trHeight w:val="397"/>
        </w:trPr>
        <w:tc>
          <w:tcPr>
            <w:tcW w:w="3544" w:type="dxa"/>
          </w:tcPr>
          <w:p w14:paraId="14FAF702" w14:textId="77777777" w:rsidR="0085747A" w:rsidRPr="00014CD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E2D067" w14:textId="1B42FAF6" w:rsidR="0085747A" w:rsidRPr="00014CDD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014CDD" w14:paraId="4F558F77" w14:textId="77777777" w:rsidTr="0071620A">
        <w:trPr>
          <w:trHeight w:val="397"/>
        </w:trPr>
        <w:tc>
          <w:tcPr>
            <w:tcW w:w="3544" w:type="dxa"/>
          </w:tcPr>
          <w:p w14:paraId="4DB1FBD6" w14:textId="77777777" w:rsidR="0085747A" w:rsidRPr="00014CD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170CDF" w14:textId="5496ACAF" w:rsidR="0085747A" w:rsidRPr="00014CDD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06DBADF" w14:textId="77777777" w:rsidR="003E1941" w:rsidRPr="00014CD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6D368" w14:textId="77777777" w:rsidR="0085747A" w:rsidRPr="00014CD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4CDD">
        <w:rPr>
          <w:rFonts w:ascii="Corbel" w:hAnsi="Corbel"/>
          <w:smallCaps w:val="0"/>
          <w:szCs w:val="24"/>
        </w:rPr>
        <w:t xml:space="preserve">7. </w:t>
      </w:r>
      <w:r w:rsidR="0085747A" w:rsidRPr="00014CDD">
        <w:rPr>
          <w:rFonts w:ascii="Corbel" w:hAnsi="Corbel"/>
          <w:smallCaps w:val="0"/>
          <w:szCs w:val="24"/>
        </w:rPr>
        <w:t>LITERATURA</w:t>
      </w:r>
      <w:r w:rsidRPr="00014CDD">
        <w:rPr>
          <w:rFonts w:ascii="Corbel" w:hAnsi="Corbel"/>
          <w:smallCaps w:val="0"/>
          <w:szCs w:val="24"/>
        </w:rPr>
        <w:t xml:space="preserve"> </w:t>
      </w:r>
    </w:p>
    <w:p w14:paraId="170900D2" w14:textId="77777777" w:rsidR="00675843" w:rsidRPr="00014CD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14CDD" w:rsidRPr="00014CDD" w14:paraId="43415488" w14:textId="77777777" w:rsidTr="0012C9AD">
        <w:trPr>
          <w:trHeight w:val="397"/>
        </w:trPr>
        <w:tc>
          <w:tcPr>
            <w:tcW w:w="7513" w:type="dxa"/>
          </w:tcPr>
          <w:p w14:paraId="57649D55" w14:textId="77777777" w:rsidR="0085747A" w:rsidRPr="00014CDD" w:rsidRDefault="0085747A" w:rsidP="0012C9A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12C9A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F6AEB30" w14:textId="25464025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37B4CA2" w14:textId="77777777" w:rsidR="00541DDD" w:rsidRPr="00014CDD" w:rsidRDefault="00541DDD" w:rsidP="00541DD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014CD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, Wyd.13, Wydawnictwo Wolters Kluwer, Warszawa 2017</w:t>
            </w:r>
          </w:p>
          <w:p w14:paraId="4F712911" w14:textId="7C379DD1" w:rsidR="00C02120" w:rsidRPr="00014CDD" w:rsidRDefault="00541DDD" w:rsidP="00541DD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Ura, </w:t>
            </w:r>
            <w:r w:rsidRPr="00014CD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administracyjne,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Wyd. 4 Wydawnictwo Wolters Kluwer, Warszawa 2021</w:t>
            </w:r>
          </w:p>
        </w:tc>
      </w:tr>
      <w:tr w:rsidR="0085747A" w:rsidRPr="00014CDD" w14:paraId="1964EF22" w14:textId="77777777" w:rsidTr="0012C9AD">
        <w:trPr>
          <w:trHeight w:val="397"/>
        </w:trPr>
        <w:tc>
          <w:tcPr>
            <w:tcW w:w="7513" w:type="dxa"/>
          </w:tcPr>
          <w:p w14:paraId="32B42C51" w14:textId="77777777" w:rsidR="0085747A" w:rsidRPr="00014CDD" w:rsidRDefault="0085747A" w:rsidP="0012C9A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012C9A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69808A2" w14:textId="39D92AD4" w:rsidR="0012C9AD" w:rsidRDefault="0012C9AD" w:rsidP="0012C9A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C54B9B3" w14:textId="66C8BFB3" w:rsidR="00757E98" w:rsidRPr="00014CDD" w:rsidRDefault="00541DDD" w:rsidP="00757E9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014CD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M. Biliński, W. Gonet, H. Wolska, </w:t>
            </w:r>
            <w:r w:rsidRPr="00014CD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Gospodarka komunalna. Problematyka realizacji zadań publicznych, </w:t>
            </w:r>
            <w:r w:rsidRPr="00014CDD">
              <w:rPr>
                <w:rFonts w:ascii="Corbel" w:hAnsi="Corbel"/>
                <w:b w:val="0"/>
                <w:smallCaps w:val="0"/>
                <w:szCs w:val="24"/>
              </w:rPr>
              <w:t>Wydawnictwo Wolters Kluwer, Warszawa 2020</w:t>
            </w:r>
          </w:p>
        </w:tc>
      </w:tr>
    </w:tbl>
    <w:p w14:paraId="5A1C00D3" w14:textId="77777777" w:rsidR="0085747A" w:rsidRPr="00014C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5888D2" w14:textId="77777777" w:rsidR="0085747A" w:rsidRPr="00014CD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14CD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4CD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EFA97" w14:textId="77777777" w:rsidR="00431790" w:rsidRDefault="00431790" w:rsidP="00C16ABF">
      <w:pPr>
        <w:spacing w:after="0" w:line="240" w:lineRule="auto"/>
      </w:pPr>
      <w:r>
        <w:separator/>
      </w:r>
    </w:p>
  </w:endnote>
  <w:endnote w:type="continuationSeparator" w:id="0">
    <w:p w14:paraId="4352E079" w14:textId="77777777" w:rsidR="00431790" w:rsidRDefault="004317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AA485" w14:textId="77777777" w:rsidR="00431790" w:rsidRDefault="00431790" w:rsidP="00C16ABF">
      <w:pPr>
        <w:spacing w:after="0" w:line="240" w:lineRule="auto"/>
      </w:pPr>
      <w:r>
        <w:separator/>
      </w:r>
    </w:p>
  </w:footnote>
  <w:footnote w:type="continuationSeparator" w:id="0">
    <w:p w14:paraId="64A6C4FF" w14:textId="77777777" w:rsidR="00431790" w:rsidRDefault="00431790" w:rsidP="00C16ABF">
      <w:pPr>
        <w:spacing w:after="0" w:line="240" w:lineRule="auto"/>
      </w:pPr>
      <w:r>
        <w:continuationSeparator/>
      </w:r>
    </w:p>
  </w:footnote>
  <w:footnote w:id="1">
    <w:p w14:paraId="315962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913"/>
    <w:rsid w:val="000048FD"/>
    <w:rsid w:val="000077B4"/>
    <w:rsid w:val="00014CDD"/>
    <w:rsid w:val="00015B8F"/>
    <w:rsid w:val="00022ECE"/>
    <w:rsid w:val="000316B3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AE2"/>
    <w:rsid w:val="000D04B0"/>
    <w:rsid w:val="000F1C57"/>
    <w:rsid w:val="000F5615"/>
    <w:rsid w:val="00117C58"/>
    <w:rsid w:val="00124BFF"/>
    <w:rsid w:val="0012560E"/>
    <w:rsid w:val="00127108"/>
    <w:rsid w:val="0012C9AD"/>
    <w:rsid w:val="00134B13"/>
    <w:rsid w:val="0014590E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CC39D"/>
    <w:rsid w:val="001D657B"/>
    <w:rsid w:val="001D7B54"/>
    <w:rsid w:val="001E0209"/>
    <w:rsid w:val="001F2CA2"/>
    <w:rsid w:val="001F5DF4"/>
    <w:rsid w:val="001F7FF6"/>
    <w:rsid w:val="002144C0"/>
    <w:rsid w:val="0022057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1FDE"/>
    <w:rsid w:val="00346FE9"/>
    <w:rsid w:val="0034759A"/>
    <w:rsid w:val="003503F6"/>
    <w:rsid w:val="003530DD"/>
    <w:rsid w:val="00363F78"/>
    <w:rsid w:val="00363F8E"/>
    <w:rsid w:val="003A0A5B"/>
    <w:rsid w:val="003A1176"/>
    <w:rsid w:val="003A20F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790"/>
    <w:rsid w:val="00431D5C"/>
    <w:rsid w:val="004362C6"/>
    <w:rsid w:val="00437FA2"/>
    <w:rsid w:val="00445970"/>
    <w:rsid w:val="00452F3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D8C"/>
    <w:rsid w:val="004D5282"/>
    <w:rsid w:val="004F1551"/>
    <w:rsid w:val="004F55A3"/>
    <w:rsid w:val="0050496F"/>
    <w:rsid w:val="00513B6F"/>
    <w:rsid w:val="00517C63"/>
    <w:rsid w:val="00526A55"/>
    <w:rsid w:val="005363C4"/>
    <w:rsid w:val="00536BDE"/>
    <w:rsid w:val="00541DDD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BF1"/>
    <w:rsid w:val="00766FD4"/>
    <w:rsid w:val="00770E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1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6CC"/>
    <w:rsid w:val="00A54817"/>
    <w:rsid w:val="00A601C8"/>
    <w:rsid w:val="00A60799"/>
    <w:rsid w:val="00A72F60"/>
    <w:rsid w:val="00A84C85"/>
    <w:rsid w:val="00A93FB7"/>
    <w:rsid w:val="00A97DE1"/>
    <w:rsid w:val="00AB053C"/>
    <w:rsid w:val="00AB143F"/>
    <w:rsid w:val="00AD1146"/>
    <w:rsid w:val="00AD27D3"/>
    <w:rsid w:val="00AD66D6"/>
    <w:rsid w:val="00AE1160"/>
    <w:rsid w:val="00AE203C"/>
    <w:rsid w:val="00AE2E74"/>
    <w:rsid w:val="00AE5FCB"/>
    <w:rsid w:val="00AF2C1E"/>
    <w:rsid w:val="00B01CB6"/>
    <w:rsid w:val="00B06142"/>
    <w:rsid w:val="00B135B1"/>
    <w:rsid w:val="00B3130B"/>
    <w:rsid w:val="00B40ADB"/>
    <w:rsid w:val="00B43B77"/>
    <w:rsid w:val="00B43E80"/>
    <w:rsid w:val="00B50539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D7A"/>
    <w:rsid w:val="00C94B98"/>
    <w:rsid w:val="00CA2B96"/>
    <w:rsid w:val="00CA5089"/>
    <w:rsid w:val="00CA56E5"/>
    <w:rsid w:val="00CC2C5A"/>
    <w:rsid w:val="00CD029D"/>
    <w:rsid w:val="00CD6897"/>
    <w:rsid w:val="00CE02C0"/>
    <w:rsid w:val="00CE5BAC"/>
    <w:rsid w:val="00CF25BE"/>
    <w:rsid w:val="00CF5151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40B7D"/>
    <w:rsid w:val="00E46C62"/>
    <w:rsid w:val="00E51E44"/>
    <w:rsid w:val="00E63348"/>
    <w:rsid w:val="00E67CCC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326"/>
    <w:rsid w:val="00F9427A"/>
    <w:rsid w:val="00F974DA"/>
    <w:rsid w:val="00FA46E5"/>
    <w:rsid w:val="00FB3085"/>
    <w:rsid w:val="00FB7DBA"/>
    <w:rsid w:val="00FC1097"/>
    <w:rsid w:val="00FC1C25"/>
    <w:rsid w:val="00FC3F45"/>
    <w:rsid w:val="00FD503F"/>
    <w:rsid w:val="00FD7589"/>
    <w:rsid w:val="00FE6ED8"/>
    <w:rsid w:val="00FE71FC"/>
    <w:rsid w:val="00FF016A"/>
    <w:rsid w:val="00FF1401"/>
    <w:rsid w:val="00FF5E7D"/>
    <w:rsid w:val="021A7101"/>
    <w:rsid w:val="0438D08D"/>
    <w:rsid w:val="050B7D9D"/>
    <w:rsid w:val="05228A29"/>
    <w:rsid w:val="06E1D8DC"/>
    <w:rsid w:val="0D596E7F"/>
    <w:rsid w:val="0EF06666"/>
    <w:rsid w:val="1141F337"/>
    <w:rsid w:val="173BC763"/>
    <w:rsid w:val="1A390395"/>
    <w:rsid w:val="26B8BDBD"/>
    <w:rsid w:val="26F7E862"/>
    <w:rsid w:val="27243404"/>
    <w:rsid w:val="2795F8FA"/>
    <w:rsid w:val="28FA897D"/>
    <w:rsid w:val="2DCC931E"/>
    <w:rsid w:val="2E95C525"/>
    <w:rsid w:val="2F7ACAF6"/>
    <w:rsid w:val="307BFEDC"/>
    <w:rsid w:val="30E96202"/>
    <w:rsid w:val="345A59B0"/>
    <w:rsid w:val="37454063"/>
    <w:rsid w:val="3F1646FF"/>
    <w:rsid w:val="4190EBD9"/>
    <w:rsid w:val="4266E6B1"/>
    <w:rsid w:val="42C59EC4"/>
    <w:rsid w:val="4338AABF"/>
    <w:rsid w:val="459E8773"/>
    <w:rsid w:val="48BCFFD8"/>
    <w:rsid w:val="4A82A92E"/>
    <w:rsid w:val="4B6FB506"/>
    <w:rsid w:val="4CA4B8E8"/>
    <w:rsid w:val="50A55A21"/>
    <w:rsid w:val="548C8107"/>
    <w:rsid w:val="595701D2"/>
    <w:rsid w:val="5A98AAA3"/>
    <w:rsid w:val="5D90BCF2"/>
    <w:rsid w:val="629EE40E"/>
    <w:rsid w:val="66C10228"/>
    <w:rsid w:val="681EDF6B"/>
    <w:rsid w:val="6ADF6C3C"/>
    <w:rsid w:val="6EE47CAD"/>
    <w:rsid w:val="70FED19E"/>
    <w:rsid w:val="71C8E090"/>
    <w:rsid w:val="72C1CDD8"/>
    <w:rsid w:val="731E6224"/>
    <w:rsid w:val="73AC0FAE"/>
    <w:rsid w:val="750E822F"/>
    <w:rsid w:val="75FAA567"/>
    <w:rsid w:val="767D0CE7"/>
    <w:rsid w:val="78C317F7"/>
    <w:rsid w:val="7A49E7AB"/>
    <w:rsid w:val="7DFB0C3A"/>
    <w:rsid w:val="7FF7D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customStyle="1" w:styleId="Zawartotabeli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0353B-F670-48B1-BA42-AF20207D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1189</Words>
  <Characters>7140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2021-12-17T09:29:00Z</cp:lastPrinted>
  <dcterms:created xsi:type="dcterms:W3CDTF">2023-09-10T16:52:00Z</dcterms:created>
  <dcterms:modified xsi:type="dcterms:W3CDTF">2024-09-03T07:06:00Z</dcterms:modified>
</cp:coreProperties>
</file>